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092" w:rsidRPr="009D0AF6" w:rsidRDefault="00F23092" w:rsidP="00076CAA">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F23092" w:rsidRDefault="00F23092" w:rsidP="00F82033">
      <w:pPr>
        <w:rPr>
          <w:sz w:val="28"/>
          <w:szCs w:val="28"/>
          <w:lang w:val="kk-KZ"/>
        </w:rPr>
      </w:pPr>
    </w:p>
    <w:tbl>
      <w:tblPr>
        <w:tblW w:w="9918" w:type="dxa"/>
        <w:tblInd w:w="392" w:type="dxa"/>
        <w:tblLook w:val="00A0"/>
      </w:tblPr>
      <w:tblGrid>
        <w:gridCol w:w="5927"/>
        <w:gridCol w:w="3991"/>
      </w:tblGrid>
      <w:tr w:rsidR="00F23092" w:rsidRPr="00B62323" w:rsidTr="00D928B9">
        <w:trPr>
          <w:trHeight w:val="3136"/>
        </w:trPr>
        <w:tc>
          <w:tcPr>
            <w:tcW w:w="5927" w:type="dxa"/>
          </w:tcPr>
          <w:p w:rsidR="00F23092" w:rsidRDefault="00F23092"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F23092" w:rsidRPr="00B62323" w:rsidRDefault="00F23092"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F23092" w:rsidRPr="00B62323" w:rsidRDefault="00F23092"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F23092" w:rsidRPr="00B62323" w:rsidRDefault="00F23092"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F23092" w:rsidRPr="00B62323" w:rsidRDefault="00F23092"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F23092" w:rsidRPr="00B62323" w:rsidRDefault="00F23092" w:rsidP="00D928B9">
            <w:pPr>
              <w:tabs>
                <w:tab w:val="left" w:pos="3834"/>
              </w:tabs>
              <w:autoSpaceDE w:val="0"/>
              <w:autoSpaceDN w:val="0"/>
              <w:adjustRightInd w:val="0"/>
              <w:rPr>
                <w:rFonts w:ascii="Calibri" w:hAnsi="Calibri" w:cs="Times New Roman CYR"/>
                <w:bCs/>
                <w:sz w:val="28"/>
                <w:szCs w:val="28"/>
                <w:lang w:val="kk-KZ"/>
              </w:rPr>
            </w:pPr>
          </w:p>
          <w:p w:rsidR="00F23092" w:rsidRDefault="00F23092" w:rsidP="00D928B9">
            <w:pPr>
              <w:rPr>
                <w:sz w:val="28"/>
                <w:lang w:val="kk-KZ"/>
              </w:rPr>
            </w:pPr>
            <w:r w:rsidRPr="00BE321C">
              <w:rPr>
                <w:sz w:val="28"/>
                <w:lang w:val="kk-KZ"/>
              </w:rPr>
              <w:t>Аграрлық-биологиялық</w:t>
            </w:r>
          </w:p>
          <w:p w:rsidR="00F23092" w:rsidRDefault="00F23092" w:rsidP="00D928B9">
            <w:pPr>
              <w:rPr>
                <w:lang w:val="kk-KZ"/>
              </w:rPr>
            </w:pPr>
            <w:r w:rsidRPr="00BE321C">
              <w:rPr>
                <w:sz w:val="28"/>
              </w:rPr>
              <w:t>факультет</w:t>
            </w:r>
            <w:r w:rsidRPr="00BE321C">
              <w:rPr>
                <w:sz w:val="28"/>
                <w:lang w:val="kk-KZ"/>
              </w:rPr>
              <w:t>і</w:t>
            </w:r>
          </w:p>
          <w:p w:rsidR="00F23092" w:rsidRPr="00B62323" w:rsidRDefault="00F23092" w:rsidP="00D928B9">
            <w:pPr>
              <w:tabs>
                <w:tab w:val="left" w:pos="3834"/>
              </w:tabs>
              <w:autoSpaceDE w:val="0"/>
              <w:autoSpaceDN w:val="0"/>
              <w:adjustRightInd w:val="0"/>
              <w:rPr>
                <w:rFonts w:cs="Times New Roman CYR"/>
                <w:b/>
                <w:bCs/>
                <w:sz w:val="28"/>
                <w:szCs w:val="28"/>
                <w:lang w:val="kk-KZ"/>
              </w:rPr>
            </w:pPr>
          </w:p>
        </w:tc>
        <w:tc>
          <w:tcPr>
            <w:tcW w:w="3991" w:type="dxa"/>
          </w:tcPr>
          <w:p w:rsidR="00F23092" w:rsidRPr="00CC0184" w:rsidRDefault="00F23092" w:rsidP="00D928B9">
            <w:pPr>
              <w:spacing w:after="120"/>
              <w:jc w:val="both"/>
              <w:rPr>
                <w:sz w:val="28"/>
                <w:szCs w:val="28"/>
                <w:lang w:val="kk-KZ"/>
              </w:rPr>
            </w:pPr>
            <w:r w:rsidRPr="00CC0184">
              <w:rPr>
                <w:sz w:val="28"/>
                <w:szCs w:val="28"/>
                <w:lang w:val="kk-KZ"/>
              </w:rPr>
              <w:t>Бекітемін</w:t>
            </w:r>
          </w:p>
          <w:p w:rsidR="00F23092" w:rsidRPr="00CC0184" w:rsidRDefault="00F23092" w:rsidP="00D928B9">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F23092" w:rsidRPr="00CC0184" w:rsidRDefault="00F23092" w:rsidP="00D928B9">
            <w:pPr>
              <w:rPr>
                <w:sz w:val="28"/>
                <w:szCs w:val="28"/>
                <w:lang w:val="kk-KZ"/>
              </w:rPr>
            </w:pPr>
            <w:r>
              <w:rPr>
                <w:sz w:val="28"/>
                <w:szCs w:val="28"/>
                <w:lang w:val="kk-KZ"/>
              </w:rPr>
              <w:t>жөніндегі проректордың м.а.</w:t>
            </w:r>
          </w:p>
          <w:p w:rsidR="00F23092" w:rsidRPr="003256BE" w:rsidRDefault="00F23092" w:rsidP="00D928B9">
            <w:pPr>
              <w:jc w:val="both"/>
              <w:rPr>
                <w:sz w:val="28"/>
                <w:szCs w:val="28"/>
                <w:lang w:val="kk-KZ"/>
              </w:rPr>
            </w:pPr>
            <w:r>
              <w:rPr>
                <w:sz w:val="28"/>
                <w:szCs w:val="28"/>
                <w:lang w:val="kk-KZ"/>
              </w:rPr>
              <w:t>_____________ Ф.Майер</w:t>
            </w:r>
          </w:p>
          <w:p w:rsidR="00F23092" w:rsidRDefault="00F23092" w:rsidP="00D928B9">
            <w:pPr>
              <w:jc w:val="both"/>
              <w:rPr>
                <w:sz w:val="28"/>
                <w:szCs w:val="28"/>
                <w:lang w:val="kk-KZ"/>
              </w:rPr>
            </w:pPr>
          </w:p>
          <w:p w:rsidR="00F23092" w:rsidRPr="00B62323" w:rsidRDefault="00F23092" w:rsidP="00D928B9">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F23092" w:rsidRDefault="00F23092" w:rsidP="00BC2E97">
      <w:pPr>
        <w:spacing w:line="360" w:lineRule="auto"/>
        <w:ind w:left="-360" w:hanging="540"/>
        <w:rPr>
          <w:sz w:val="28"/>
          <w:lang w:val="kk-KZ"/>
        </w:rPr>
      </w:pPr>
    </w:p>
    <w:p w:rsidR="00F23092" w:rsidRDefault="00F23092" w:rsidP="00CB4E89">
      <w:pPr>
        <w:pStyle w:val="Heading4"/>
        <w:rPr>
          <w:b w:val="0"/>
          <w:sz w:val="16"/>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Pr="00336333" w:rsidRDefault="00F23092"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F23092" w:rsidRPr="00336333" w:rsidRDefault="00F23092" w:rsidP="00CB4E89">
      <w:pPr>
        <w:rPr>
          <w:sz w:val="28"/>
          <w:szCs w:val="28"/>
          <w:lang w:val="kk-KZ"/>
        </w:rPr>
      </w:pPr>
    </w:p>
    <w:p w:rsidR="00F23092" w:rsidRPr="00336333" w:rsidRDefault="00F23092" w:rsidP="00CB4E89">
      <w:pPr>
        <w:jc w:val="center"/>
        <w:rPr>
          <w:b/>
          <w:sz w:val="28"/>
          <w:szCs w:val="28"/>
          <w:lang w:val="kk-KZ"/>
        </w:rPr>
      </w:pPr>
      <w:r w:rsidRPr="00336333">
        <w:rPr>
          <w:b/>
          <w:sz w:val="28"/>
          <w:szCs w:val="28"/>
          <w:lang w:val="kk-KZ"/>
        </w:rPr>
        <w:t>ОҚУ ЖҰМЫС БАҒДАРЛАМАСЫ</w:t>
      </w:r>
    </w:p>
    <w:p w:rsidR="00F23092" w:rsidRPr="00336333" w:rsidRDefault="00F23092" w:rsidP="00757FEF">
      <w:pPr>
        <w:jc w:val="center"/>
        <w:rPr>
          <w:sz w:val="28"/>
          <w:szCs w:val="28"/>
          <w:lang w:val="kk-KZ"/>
        </w:rPr>
      </w:pPr>
      <w:r w:rsidRPr="00336333">
        <w:rPr>
          <w:b/>
          <w:sz w:val="28"/>
          <w:szCs w:val="28"/>
          <w:lang w:val="kk-KZ"/>
        </w:rPr>
        <w:t>(Syllabus)</w:t>
      </w:r>
    </w:p>
    <w:p w:rsidR="00F23092" w:rsidRPr="00336333" w:rsidRDefault="00F23092" w:rsidP="00CB4E89">
      <w:pPr>
        <w:jc w:val="center"/>
        <w:rPr>
          <w:b/>
          <w:sz w:val="28"/>
          <w:szCs w:val="28"/>
          <w:lang w:val="kk-KZ"/>
        </w:rPr>
      </w:pPr>
    </w:p>
    <w:p w:rsidR="00F23092" w:rsidRPr="00336333" w:rsidRDefault="00F23092" w:rsidP="00500172">
      <w:pPr>
        <w:pStyle w:val="Heading1"/>
        <w:ind w:left="1680"/>
        <w:rPr>
          <w:rFonts w:ascii="Times New Roman" w:hAnsi="Times New Roman"/>
          <w:sz w:val="28"/>
          <w:szCs w:val="28"/>
          <w:lang w:val="kk-KZ"/>
        </w:rPr>
      </w:pPr>
    </w:p>
    <w:p w:rsidR="00F23092" w:rsidRPr="00BC2E97" w:rsidRDefault="00F23092" w:rsidP="00F67335">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пәні     </w:t>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CF7CCB">
        <w:rPr>
          <w:rFonts w:ascii="Times New Roman" w:hAnsi="Times New Roman"/>
          <w:b w:val="0"/>
          <w:sz w:val="28"/>
          <w:szCs w:val="28"/>
          <w:lang w:val="kk-KZ"/>
        </w:rPr>
        <w:t>Консерві өндірісінде дәстүрлі емес</w:t>
      </w:r>
    </w:p>
    <w:p w:rsidR="00F23092" w:rsidRDefault="00F23092" w:rsidP="00F67335">
      <w:pPr>
        <w:pStyle w:val="Heading1"/>
        <w:ind w:left="1680"/>
        <w:rPr>
          <w:rFonts w:ascii="Times New Roman" w:hAnsi="Times New Roman"/>
          <w:b w:val="0"/>
          <w:sz w:val="28"/>
          <w:szCs w:val="28"/>
          <w:lang w:val="kk-KZ"/>
        </w:rPr>
      </w:pPr>
      <w:r>
        <w:rPr>
          <w:rFonts w:ascii="Times New Roman" w:hAnsi="Times New Roman"/>
          <w:b w:val="0"/>
          <w:sz w:val="28"/>
          <w:szCs w:val="28"/>
          <w:lang w:val="kk-KZ"/>
        </w:rPr>
        <w:t xml:space="preserve">                                     </w:t>
      </w:r>
      <w:r w:rsidRPr="00CF7CCB">
        <w:rPr>
          <w:rFonts w:ascii="Times New Roman" w:hAnsi="Times New Roman"/>
          <w:b w:val="0"/>
          <w:sz w:val="28"/>
          <w:szCs w:val="28"/>
          <w:lang w:val="kk-KZ"/>
        </w:rPr>
        <w:t>шикізаттар мен тағамдық</w:t>
      </w:r>
    </w:p>
    <w:p w:rsidR="00F23092" w:rsidRPr="00CF7CCB" w:rsidRDefault="00F23092" w:rsidP="00F67335">
      <w:pPr>
        <w:pStyle w:val="Heading1"/>
        <w:ind w:left="1680"/>
        <w:rPr>
          <w:rFonts w:ascii="Times New Roman" w:hAnsi="Times New Roman"/>
          <w:b w:val="0"/>
          <w:sz w:val="28"/>
          <w:szCs w:val="28"/>
          <w:lang w:val="kk-KZ"/>
        </w:rPr>
      </w:pPr>
      <w:r w:rsidRPr="00CF7CCB">
        <w:rPr>
          <w:rFonts w:ascii="Times New Roman" w:hAnsi="Times New Roman"/>
          <w:b w:val="0"/>
          <w:sz w:val="28"/>
          <w:szCs w:val="28"/>
          <w:lang w:val="kk-KZ"/>
        </w:rPr>
        <w:t xml:space="preserve"> </w:t>
      </w:r>
      <w:r>
        <w:rPr>
          <w:rFonts w:ascii="Times New Roman" w:hAnsi="Times New Roman"/>
          <w:b w:val="0"/>
          <w:sz w:val="28"/>
          <w:szCs w:val="28"/>
          <w:lang w:val="kk-KZ"/>
        </w:rPr>
        <w:t xml:space="preserve">                                    </w:t>
      </w:r>
      <w:r w:rsidRPr="00CF7CCB">
        <w:rPr>
          <w:rFonts w:ascii="Times New Roman" w:hAnsi="Times New Roman"/>
          <w:b w:val="0"/>
          <w:sz w:val="28"/>
          <w:szCs w:val="28"/>
          <w:lang w:val="kk-KZ"/>
        </w:rPr>
        <w:t>қоспаларды</w:t>
      </w:r>
      <w:r>
        <w:rPr>
          <w:rFonts w:ascii="Times New Roman" w:hAnsi="Times New Roman"/>
          <w:b w:val="0"/>
          <w:sz w:val="28"/>
          <w:szCs w:val="28"/>
          <w:lang w:val="kk-KZ"/>
        </w:rPr>
        <w:t xml:space="preserve"> қолдану</w:t>
      </w:r>
    </w:p>
    <w:p w:rsidR="00F23092" w:rsidRPr="00BC2E97" w:rsidRDefault="00F23092" w:rsidP="00500172">
      <w:pPr>
        <w:ind w:left="1680"/>
        <w:rPr>
          <w:sz w:val="28"/>
          <w:szCs w:val="28"/>
          <w:lang w:val="kk-KZ"/>
        </w:rPr>
      </w:pPr>
    </w:p>
    <w:p w:rsidR="00F23092" w:rsidRPr="00336333" w:rsidRDefault="00F23092" w:rsidP="00500172">
      <w:pPr>
        <w:pStyle w:val="Heading1"/>
        <w:ind w:left="1680"/>
        <w:rPr>
          <w:rFonts w:ascii="Times New Roman" w:hAnsi="Times New Roman"/>
          <w:b w:val="0"/>
          <w:sz w:val="28"/>
          <w:szCs w:val="28"/>
          <w:lang w:val="kk-KZ"/>
        </w:rPr>
      </w:pPr>
      <w:r>
        <w:rPr>
          <w:rFonts w:ascii="Times New Roman" w:hAnsi="Times New Roman"/>
          <w:b w:val="0"/>
          <w:sz w:val="28"/>
          <w:szCs w:val="28"/>
          <w:lang w:val="kk-KZ"/>
        </w:rPr>
        <w:t xml:space="preserve">мамандығы      </w:t>
      </w:r>
      <w:r>
        <w:rPr>
          <w:rFonts w:ascii="Times New Roman" w:hAnsi="Times New Roman"/>
          <w:b w:val="0"/>
          <w:sz w:val="28"/>
          <w:szCs w:val="28"/>
          <w:lang w:val="kk-KZ"/>
        </w:rPr>
        <w:tab/>
      </w:r>
      <w:r>
        <w:rPr>
          <w:rFonts w:ascii="Times New Roman" w:hAnsi="Times New Roman"/>
          <w:b w:val="0"/>
          <w:sz w:val="28"/>
          <w:szCs w:val="28"/>
          <w:lang w:val="kk-KZ"/>
        </w:rPr>
        <w:tab/>
        <w:t>5В0727</w:t>
      </w:r>
      <w:r w:rsidRPr="00336333">
        <w:rPr>
          <w:rFonts w:ascii="Times New Roman" w:hAnsi="Times New Roman"/>
          <w:b w:val="0"/>
          <w:sz w:val="28"/>
          <w:szCs w:val="28"/>
          <w:lang w:val="kk-KZ"/>
        </w:rPr>
        <w:t xml:space="preserve">00 – </w:t>
      </w:r>
      <w:r w:rsidRPr="00F67335">
        <w:rPr>
          <w:rFonts w:ascii="Times New Roman" w:hAnsi="Times New Roman"/>
          <w:b w:val="0"/>
          <w:sz w:val="28"/>
          <w:szCs w:val="28"/>
          <w:lang w:val="kk-KZ"/>
        </w:rPr>
        <w:t>Азық - түлік өнімдерінің</w:t>
      </w:r>
    </w:p>
    <w:p w:rsidR="00F23092" w:rsidRPr="00336333" w:rsidRDefault="00F23092"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         </w:t>
      </w:r>
      <w:r>
        <w:rPr>
          <w:rFonts w:ascii="Times New Roman" w:hAnsi="Times New Roman"/>
          <w:b w:val="0"/>
          <w:sz w:val="28"/>
          <w:szCs w:val="28"/>
          <w:lang w:val="kk-KZ"/>
        </w:rPr>
        <w:t xml:space="preserve">                           </w:t>
      </w:r>
      <w:r w:rsidRPr="00336333">
        <w:rPr>
          <w:rFonts w:ascii="Times New Roman" w:hAnsi="Times New Roman"/>
          <w:b w:val="0"/>
          <w:sz w:val="28"/>
          <w:szCs w:val="28"/>
          <w:lang w:val="kk-KZ"/>
        </w:rPr>
        <w:t>технологиясы</w:t>
      </w:r>
      <w:r w:rsidRPr="00336333">
        <w:rPr>
          <w:rFonts w:ascii="Times New Roman" w:hAnsi="Times New Roman"/>
          <w:b w:val="0"/>
          <w:sz w:val="28"/>
          <w:szCs w:val="28"/>
          <w:lang w:val="kk-KZ"/>
        </w:rPr>
        <w:tab/>
      </w:r>
    </w:p>
    <w:p w:rsidR="00F23092" w:rsidRPr="00336333" w:rsidRDefault="00F23092"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F23092" w:rsidRPr="00336333" w:rsidRDefault="00F23092"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3</w:t>
      </w:r>
      <w:r w:rsidRPr="00336333">
        <w:rPr>
          <w:rFonts w:ascii="Times New Roman" w:hAnsi="Times New Roman"/>
          <w:b w:val="0"/>
          <w:sz w:val="28"/>
          <w:szCs w:val="28"/>
          <w:lang w:val="kk-KZ"/>
        </w:rPr>
        <w:t>KZ</w:t>
      </w:r>
      <w:r>
        <w:rPr>
          <w:rFonts w:ascii="Times New Roman" w:hAnsi="Times New Roman"/>
          <w:b w:val="0"/>
          <w:sz w:val="28"/>
          <w:szCs w:val="28"/>
          <w:lang w:val="kk-KZ"/>
        </w:rPr>
        <w:t>/ 4</w:t>
      </w:r>
      <w:r w:rsidRPr="00336333">
        <w:rPr>
          <w:rFonts w:ascii="Times New Roman" w:hAnsi="Times New Roman"/>
          <w:b w:val="0"/>
          <w:sz w:val="28"/>
          <w:szCs w:val="28"/>
          <w:lang w:val="kk-KZ"/>
        </w:rPr>
        <w:t>ECTS</w:t>
      </w:r>
    </w:p>
    <w:p w:rsidR="00F23092" w:rsidRPr="00336333" w:rsidRDefault="00F23092" w:rsidP="00CB4E89">
      <w:pPr>
        <w:rPr>
          <w:sz w:val="28"/>
          <w:szCs w:val="28"/>
          <w:lang w:val="kk-KZ"/>
        </w:rPr>
      </w:pPr>
    </w:p>
    <w:p w:rsidR="00F23092" w:rsidRPr="00336333" w:rsidRDefault="00F23092" w:rsidP="00CB4E89">
      <w:pPr>
        <w:rPr>
          <w:sz w:val="28"/>
          <w:szCs w:val="28"/>
          <w:lang w:val="kk-KZ"/>
        </w:rPr>
      </w:pPr>
    </w:p>
    <w:p w:rsidR="00F23092" w:rsidRPr="00336333" w:rsidRDefault="00F23092" w:rsidP="00CB4E89">
      <w:pPr>
        <w:rPr>
          <w:sz w:val="28"/>
          <w:szCs w:val="28"/>
          <w:lang w:val="kk-KZ"/>
        </w:rPr>
      </w:pPr>
    </w:p>
    <w:p w:rsidR="00F23092" w:rsidRPr="00336333" w:rsidRDefault="00F23092" w:rsidP="00CB4E89">
      <w:pPr>
        <w:rPr>
          <w:sz w:val="28"/>
          <w:szCs w:val="28"/>
          <w:vertAlign w:val="superscript"/>
          <w:lang w:val="kk-KZ"/>
        </w:rPr>
      </w:pPr>
    </w:p>
    <w:p w:rsidR="00F23092" w:rsidRPr="00336333" w:rsidRDefault="00F23092" w:rsidP="00CB4E89">
      <w:pPr>
        <w:jc w:val="center"/>
        <w:rPr>
          <w:sz w:val="28"/>
          <w:szCs w:val="28"/>
          <w:lang w:val="kk-KZ"/>
        </w:rPr>
      </w:pPr>
    </w:p>
    <w:p w:rsidR="00F23092" w:rsidRPr="00336333" w:rsidRDefault="00F23092" w:rsidP="00CB4E89">
      <w:pPr>
        <w:jc w:val="center"/>
        <w:rPr>
          <w:sz w:val="28"/>
          <w:szCs w:val="28"/>
          <w:lang w:val="kk-KZ"/>
        </w:rPr>
      </w:pPr>
    </w:p>
    <w:p w:rsidR="00F23092" w:rsidRPr="00336333" w:rsidRDefault="00F23092" w:rsidP="00CB4E89">
      <w:pPr>
        <w:jc w:val="center"/>
        <w:rPr>
          <w:sz w:val="28"/>
          <w:szCs w:val="28"/>
          <w:lang w:val="kk-KZ"/>
        </w:rPr>
      </w:pPr>
    </w:p>
    <w:p w:rsidR="00F23092" w:rsidRPr="00336333" w:rsidRDefault="00F23092" w:rsidP="00CB4E89">
      <w:pPr>
        <w:jc w:val="center"/>
        <w:rPr>
          <w:sz w:val="28"/>
          <w:szCs w:val="28"/>
          <w:lang w:val="kk-KZ"/>
        </w:rPr>
      </w:pPr>
    </w:p>
    <w:p w:rsidR="00F23092" w:rsidRPr="00336333" w:rsidRDefault="00F23092" w:rsidP="00CB4E89">
      <w:pPr>
        <w:jc w:val="center"/>
        <w:rPr>
          <w:sz w:val="28"/>
          <w:szCs w:val="28"/>
          <w:lang w:val="kk-KZ"/>
        </w:rPr>
      </w:pPr>
    </w:p>
    <w:p w:rsidR="00F23092" w:rsidRPr="00336333" w:rsidRDefault="00F23092" w:rsidP="00CB4E89">
      <w:pPr>
        <w:jc w:val="center"/>
        <w:rPr>
          <w:sz w:val="28"/>
          <w:szCs w:val="28"/>
          <w:lang w:val="kk-KZ"/>
        </w:rPr>
      </w:pPr>
    </w:p>
    <w:p w:rsidR="00F23092" w:rsidRDefault="00F23092" w:rsidP="00D928B9">
      <w:pPr>
        <w:rPr>
          <w:sz w:val="28"/>
          <w:szCs w:val="28"/>
          <w:lang w:val="kk-KZ"/>
        </w:rPr>
      </w:pPr>
    </w:p>
    <w:p w:rsidR="00F23092" w:rsidRPr="00C201A6" w:rsidRDefault="00F23092" w:rsidP="00C201A6">
      <w:pPr>
        <w:jc w:val="center"/>
        <w:rPr>
          <w:sz w:val="28"/>
          <w:szCs w:val="28"/>
          <w:lang w:val="kk-KZ"/>
        </w:rPr>
      </w:pPr>
      <w:r>
        <w:rPr>
          <w:sz w:val="28"/>
          <w:szCs w:val="28"/>
          <w:lang w:val="kk-KZ"/>
        </w:rPr>
        <w:t>Қостанай, 2018</w:t>
      </w:r>
    </w:p>
    <w:p w:rsidR="00F23092" w:rsidRPr="0090718E" w:rsidRDefault="00F23092" w:rsidP="00CB4E89">
      <w:pPr>
        <w:rPr>
          <w:sz w:val="28"/>
          <w:szCs w:val="28"/>
          <w:lang w:val="kk-KZ"/>
        </w:rPr>
      </w:pPr>
      <w:r>
        <w:rPr>
          <w:sz w:val="28"/>
          <w:szCs w:val="28"/>
          <w:lang w:val="kk-KZ"/>
        </w:rPr>
        <w:t>Оқу жұмыс бағдарламасын аға оқытушы Хасенов У.Б.</w:t>
      </w:r>
      <w:r w:rsidRPr="0090718E">
        <w:rPr>
          <w:sz w:val="28"/>
          <w:szCs w:val="28"/>
          <w:lang w:val="kk-KZ"/>
        </w:rPr>
        <w:t>құрастырған</w:t>
      </w:r>
    </w:p>
    <w:p w:rsidR="00F23092" w:rsidRPr="0090718E" w:rsidRDefault="00F23092" w:rsidP="00CB4E89">
      <w:pPr>
        <w:rPr>
          <w:sz w:val="28"/>
          <w:szCs w:val="28"/>
          <w:lang w:val="kk-KZ"/>
        </w:rPr>
      </w:pPr>
    </w:p>
    <w:p w:rsidR="00F23092" w:rsidRPr="0090718E" w:rsidRDefault="00F23092" w:rsidP="0090718E">
      <w:pPr>
        <w:jc w:val="both"/>
        <w:rPr>
          <w:sz w:val="28"/>
          <w:szCs w:val="28"/>
          <w:lang w:val="kk-KZ"/>
        </w:rPr>
      </w:pPr>
    </w:p>
    <w:p w:rsidR="00F23092" w:rsidRPr="0090718E" w:rsidRDefault="00F23092" w:rsidP="0090718E">
      <w:pPr>
        <w:jc w:val="both"/>
        <w:rPr>
          <w:sz w:val="28"/>
          <w:szCs w:val="28"/>
          <w:lang w:val="kk-KZ"/>
        </w:rPr>
      </w:pPr>
      <w:r w:rsidRPr="0090718E">
        <w:rPr>
          <w:sz w:val="28"/>
          <w:szCs w:val="28"/>
          <w:lang w:val="kk-KZ"/>
        </w:rPr>
        <w:t>____ . ____ . 2018 ж.                                                                 __________________</w:t>
      </w:r>
    </w:p>
    <w:p w:rsidR="00F23092" w:rsidRDefault="00F23092" w:rsidP="0090718E">
      <w:pPr>
        <w:jc w:val="both"/>
        <w:rPr>
          <w:sz w:val="28"/>
          <w:szCs w:val="28"/>
          <w:lang w:val="kk-KZ"/>
        </w:rPr>
      </w:pPr>
    </w:p>
    <w:p w:rsidR="00F23092" w:rsidRDefault="00F23092" w:rsidP="0090718E">
      <w:pPr>
        <w:jc w:val="both"/>
        <w:rPr>
          <w:sz w:val="28"/>
          <w:szCs w:val="28"/>
          <w:lang w:val="kk-KZ"/>
        </w:rPr>
      </w:pPr>
    </w:p>
    <w:p w:rsidR="00F23092" w:rsidRDefault="00F23092" w:rsidP="0090718E">
      <w:pPr>
        <w:jc w:val="both"/>
        <w:rPr>
          <w:sz w:val="28"/>
          <w:szCs w:val="28"/>
          <w:lang w:val="kk-KZ"/>
        </w:rPr>
      </w:pPr>
    </w:p>
    <w:p w:rsidR="00F23092" w:rsidRDefault="00F23092" w:rsidP="0090718E">
      <w:pPr>
        <w:jc w:val="both"/>
        <w:rPr>
          <w:sz w:val="28"/>
          <w:szCs w:val="28"/>
          <w:lang w:val="kk-KZ"/>
        </w:rPr>
      </w:pPr>
    </w:p>
    <w:p w:rsidR="00F23092" w:rsidRDefault="00F23092" w:rsidP="0090718E">
      <w:pPr>
        <w:jc w:val="both"/>
        <w:rPr>
          <w:sz w:val="28"/>
          <w:szCs w:val="28"/>
          <w:lang w:val="kk-KZ"/>
        </w:rPr>
      </w:pPr>
    </w:p>
    <w:p w:rsidR="00F23092" w:rsidRDefault="00F23092" w:rsidP="0090718E">
      <w:pPr>
        <w:jc w:val="both"/>
        <w:rPr>
          <w:sz w:val="28"/>
          <w:szCs w:val="28"/>
          <w:lang w:val="kk-KZ"/>
        </w:rPr>
      </w:pPr>
    </w:p>
    <w:p w:rsidR="00F23092" w:rsidRDefault="00F23092" w:rsidP="0090718E">
      <w:pPr>
        <w:jc w:val="both"/>
        <w:rPr>
          <w:sz w:val="28"/>
          <w:szCs w:val="28"/>
          <w:lang w:val="kk-KZ"/>
        </w:rPr>
      </w:pPr>
    </w:p>
    <w:p w:rsidR="00F23092" w:rsidRPr="0090718E" w:rsidRDefault="00F23092" w:rsidP="0090718E">
      <w:pPr>
        <w:jc w:val="both"/>
        <w:rPr>
          <w:sz w:val="28"/>
          <w:szCs w:val="28"/>
          <w:lang w:val="kk-KZ"/>
        </w:rPr>
      </w:pPr>
    </w:p>
    <w:p w:rsidR="00F23092" w:rsidRDefault="00F23092" w:rsidP="0090718E">
      <w:pPr>
        <w:jc w:val="both"/>
        <w:rPr>
          <w:sz w:val="28"/>
          <w:szCs w:val="28"/>
          <w:lang w:val="kk-KZ"/>
        </w:rPr>
      </w:pPr>
    </w:p>
    <w:p w:rsidR="00F23092" w:rsidRDefault="00F23092" w:rsidP="0090718E">
      <w:pPr>
        <w:jc w:val="both"/>
        <w:rPr>
          <w:sz w:val="28"/>
          <w:szCs w:val="28"/>
          <w:lang w:val="kk-KZ"/>
        </w:rPr>
      </w:pPr>
    </w:p>
    <w:p w:rsidR="00F23092" w:rsidRPr="0090718E" w:rsidRDefault="00F23092" w:rsidP="0090718E">
      <w:pPr>
        <w:jc w:val="both"/>
        <w:rPr>
          <w:sz w:val="28"/>
          <w:szCs w:val="28"/>
          <w:lang w:val="kk-KZ"/>
        </w:rPr>
      </w:pPr>
    </w:p>
    <w:p w:rsidR="00F23092" w:rsidRPr="0090718E" w:rsidRDefault="00F23092"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F23092" w:rsidRPr="0090718E" w:rsidRDefault="00F23092" w:rsidP="0090718E">
      <w:pPr>
        <w:jc w:val="both"/>
        <w:rPr>
          <w:sz w:val="28"/>
          <w:szCs w:val="28"/>
          <w:lang w:val="kk-KZ"/>
        </w:rPr>
      </w:pPr>
    </w:p>
    <w:p w:rsidR="00F23092" w:rsidRPr="0090718E" w:rsidRDefault="00F23092" w:rsidP="0090718E">
      <w:pPr>
        <w:jc w:val="both"/>
        <w:rPr>
          <w:sz w:val="28"/>
          <w:szCs w:val="28"/>
          <w:lang w:val="kk-KZ"/>
        </w:rPr>
      </w:pPr>
    </w:p>
    <w:p w:rsidR="00F23092" w:rsidRPr="0090718E" w:rsidRDefault="00F23092"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F23092" w:rsidRPr="0090718E" w:rsidRDefault="00F23092" w:rsidP="0090718E">
      <w:pPr>
        <w:ind w:left="1416" w:firstLine="708"/>
        <w:rPr>
          <w:sz w:val="28"/>
          <w:szCs w:val="28"/>
          <w:lang w:val="kk-KZ"/>
        </w:rPr>
      </w:pPr>
    </w:p>
    <w:p w:rsidR="00F23092" w:rsidRPr="0090718E" w:rsidRDefault="00F23092" w:rsidP="0090718E">
      <w:pPr>
        <w:jc w:val="both"/>
        <w:rPr>
          <w:sz w:val="28"/>
          <w:szCs w:val="28"/>
          <w:lang w:val="kk-KZ"/>
        </w:rPr>
      </w:pPr>
    </w:p>
    <w:p w:rsidR="00F23092" w:rsidRPr="0090718E" w:rsidRDefault="00F23092" w:rsidP="0090718E">
      <w:pPr>
        <w:jc w:val="both"/>
        <w:rPr>
          <w:sz w:val="28"/>
          <w:szCs w:val="28"/>
          <w:lang w:val="kk-KZ"/>
        </w:rPr>
      </w:pPr>
    </w:p>
    <w:p w:rsidR="00F23092" w:rsidRPr="0090718E" w:rsidRDefault="00F23092" w:rsidP="00D928B9">
      <w:pPr>
        <w:pStyle w:val="Heading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F23092" w:rsidRPr="0090718E" w:rsidRDefault="00F23092" w:rsidP="0090718E">
      <w:pPr>
        <w:jc w:val="both"/>
        <w:rPr>
          <w:sz w:val="28"/>
          <w:szCs w:val="28"/>
          <w:lang w:val="kk-KZ"/>
        </w:rPr>
      </w:pPr>
    </w:p>
    <w:p w:rsidR="00F23092" w:rsidRDefault="00F23092" w:rsidP="0090718E">
      <w:pPr>
        <w:jc w:val="both"/>
        <w:rPr>
          <w:sz w:val="28"/>
          <w:szCs w:val="28"/>
          <w:lang w:val="kk-KZ"/>
        </w:rPr>
      </w:pPr>
    </w:p>
    <w:p w:rsidR="00F23092" w:rsidRPr="0090718E" w:rsidRDefault="00F23092" w:rsidP="0090718E">
      <w:pPr>
        <w:jc w:val="both"/>
        <w:rPr>
          <w:sz w:val="28"/>
          <w:szCs w:val="28"/>
          <w:lang w:val="kk-KZ"/>
        </w:rPr>
      </w:pPr>
    </w:p>
    <w:p w:rsidR="00F23092" w:rsidRPr="0090718E" w:rsidRDefault="00F23092"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D928B9">
        <w:rPr>
          <w:rFonts w:ascii="Times New Roman" w:hAnsi="Times New Roman"/>
          <w:sz w:val="28"/>
          <w:szCs w:val="28"/>
          <w:lang w:val="kk-KZ"/>
        </w:rPr>
        <w:t>М. Шепелев</w:t>
      </w:r>
    </w:p>
    <w:p w:rsidR="00F23092" w:rsidRPr="0090718E" w:rsidRDefault="00F23092" w:rsidP="0090718E">
      <w:pPr>
        <w:jc w:val="both"/>
        <w:rPr>
          <w:sz w:val="28"/>
          <w:szCs w:val="28"/>
          <w:lang w:val="kk-KZ"/>
        </w:rPr>
      </w:pPr>
    </w:p>
    <w:p w:rsidR="00F23092" w:rsidRPr="0090718E" w:rsidRDefault="00F23092" w:rsidP="0090718E">
      <w:pPr>
        <w:rPr>
          <w:sz w:val="28"/>
          <w:szCs w:val="28"/>
          <w:lang w:val="kk-KZ"/>
        </w:rPr>
      </w:pPr>
    </w:p>
    <w:p w:rsidR="00F23092" w:rsidRPr="0090718E" w:rsidRDefault="00F23092" w:rsidP="00CB4E89">
      <w:pPr>
        <w:rPr>
          <w:sz w:val="28"/>
          <w:szCs w:val="28"/>
          <w:lang w:val="kk-KZ"/>
        </w:rPr>
      </w:pPr>
    </w:p>
    <w:p w:rsidR="00F23092" w:rsidRPr="0090718E" w:rsidRDefault="00F23092" w:rsidP="00CB4E89">
      <w:pPr>
        <w:rPr>
          <w:sz w:val="28"/>
          <w:szCs w:val="28"/>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Default="00F23092" w:rsidP="00CB4E89">
      <w:pPr>
        <w:rPr>
          <w:lang w:val="kk-KZ"/>
        </w:rPr>
      </w:pPr>
    </w:p>
    <w:p w:rsidR="00F23092" w:rsidRPr="00336333" w:rsidRDefault="00F23092" w:rsidP="00800941">
      <w:pPr>
        <w:tabs>
          <w:tab w:val="left" w:pos="0"/>
        </w:tabs>
        <w:ind w:firstLine="720"/>
        <w:jc w:val="both"/>
        <w:rPr>
          <w:b/>
          <w:sz w:val="28"/>
          <w:szCs w:val="28"/>
          <w:lang w:val="kk-KZ"/>
        </w:rPr>
      </w:pPr>
      <w:r w:rsidRPr="00336333">
        <w:rPr>
          <w:b/>
          <w:sz w:val="28"/>
          <w:szCs w:val="28"/>
          <w:lang w:val="kk-KZ"/>
        </w:rPr>
        <w:t>1 Пәннің сипаттамасы:</w:t>
      </w:r>
    </w:p>
    <w:p w:rsidR="00F23092" w:rsidRPr="00D145DE" w:rsidRDefault="00F23092" w:rsidP="00D145DE">
      <w:pPr>
        <w:ind w:firstLine="720"/>
        <w:jc w:val="both"/>
        <w:rPr>
          <w:sz w:val="28"/>
          <w:szCs w:val="28"/>
          <w:lang w:val="kk-KZ"/>
        </w:rPr>
      </w:pPr>
      <w:r w:rsidRPr="00D145DE">
        <w:rPr>
          <w:sz w:val="28"/>
          <w:szCs w:val="28"/>
          <w:lang w:val="kk-KZ"/>
        </w:rPr>
        <w:t>«</w:t>
      </w:r>
      <w:r w:rsidRPr="00CF7CCB">
        <w:rPr>
          <w:sz w:val="28"/>
          <w:szCs w:val="28"/>
          <w:lang w:val="kk-KZ"/>
        </w:rPr>
        <w:t>Консерві өндірісінде дәстүрлі емес шикізаттар мен тағамдық қоспаларды қолдану</w:t>
      </w:r>
      <w:r w:rsidRPr="00D145DE">
        <w:rPr>
          <w:sz w:val="28"/>
          <w:szCs w:val="28"/>
          <w:lang w:val="kk-KZ"/>
        </w:rPr>
        <w:t xml:space="preserve">» пәні  таңдау бойынша кәсіптік пән болып табылады. </w:t>
      </w:r>
    </w:p>
    <w:p w:rsidR="00F23092" w:rsidRPr="00CF7CCB" w:rsidRDefault="00F23092" w:rsidP="00D145DE">
      <w:pPr>
        <w:ind w:firstLine="720"/>
        <w:jc w:val="both"/>
        <w:rPr>
          <w:sz w:val="28"/>
          <w:szCs w:val="28"/>
          <w:lang w:val="kk-KZ"/>
        </w:rPr>
      </w:pPr>
      <w:r w:rsidRPr="00CF7CCB">
        <w:rPr>
          <w:sz w:val="28"/>
          <w:szCs w:val="28"/>
          <w:lang w:val="kk-KZ"/>
        </w:rPr>
        <w:t xml:space="preserve">Берілген пән мамандықты игеруде кәсіптік білімді және істеу білуді қалыптастырады. </w:t>
      </w:r>
    </w:p>
    <w:p w:rsidR="00F23092" w:rsidRPr="00CF7CCB" w:rsidRDefault="00F23092" w:rsidP="00D145DE">
      <w:pPr>
        <w:ind w:firstLine="720"/>
        <w:jc w:val="both"/>
        <w:rPr>
          <w:sz w:val="28"/>
          <w:szCs w:val="28"/>
          <w:lang w:val="kk-KZ"/>
        </w:rPr>
      </w:pPr>
      <w:r w:rsidRPr="00CF7CCB">
        <w:rPr>
          <w:sz w:val="28"/>
          <w:szCs w:val="28"/>
          <w:lang w:val="kk-KZ"/>
        </w:rPr>
        <w:t xml:space="preserve">Дәстүрлі емес шикізат - әр түрлі өсімдіктердің тұқымынан және бидай дәнінен өңделген өнімдер (бидайдан басқа), құлпынай жемістерінің, сондай ақ оларды өңдеу кезіндегі зақымдалған өнімдер. Биологиялық белсенді қоспаларды қолданудың жалпы принциптері (ББҚ). ББҚның қазіргі классификациясы, тағамдық өнімдерді өндіруде қолданылатын </w:t>
      </w:r>
      <w:r w:rsidRPr="00CF7CCB">
        <w:rPr>
          <w:rFonts w:ascii="MS Mincho" w:eastAsia="MS Mincho" w:hAnsi="MS Mincho" w:cs="MS Mincho" w:hint="eastAsia"/>
          <w:sz w:val="28"/>
          <w:szCs w:val="28"/>
          <w:lang w:val="kk-KZ"/>
        </w:rPr>
        <w:t>ӛ</w:t>
      </w:r>
      <w:r w:rsidRPr="00CF7CCB">
        <w:rPr>
          <w:sz w:val="28"/>
          <w:szCs w:val="28"/>
          <w:lang w:val="kk-KZ"/>
        </w:rPr>
        <w:t>ндіру,дәстүрлі емес қоспалар (МЦ, гидролизаттар, соя нәруыздары, модифицирленген крахмалдар және басқалар) тақырыптар бойынша оқытуда терең білім береді.</w:t>
      </w:r>
    </w:p>
    <w:p w:rsidR="00F23092" w:rsidRPr="00D145DE" w:rsidRDefault="00F23092" w:rsidP="00D145DE">
      <w:pPr>
        <w:ind w:firstLine="720"/>
        <w:jc w:val="both"/>
        <w:rPr>
          <w:sz w:val="28"/>
          <w:szCs w:val="28"/>
          <w:lang w:val="kk-KZ"/>
        </w:rPr>
      </w:pPr>
      <w:r w:rsidRPr="00D145DE">
        <w:rPr>
          <w:b/>
          <w:sz w:val="28"/>
          <w:szCs w:val="28"/>
          <w:lang w:val="kk-KZ"/>
        </w:rPr>
        <w:t>Пререквизиттері:</w:t>
      </w:r>
    </w:p>
    <w:p w:rsidR="00F23092" w:rsidRPr="00B839D5" w:rsidRDefault="00F23092" w:rsidP="00D145DE">
      <w:pPr>
        <w:tabs>
          <w:tab w:val="left" w:pos="0"/>
        </w:tabs>
        <w:ind w:firstLine="720"/>
        <w:jc w:val="both"/>
        <w:rPr>
          <w:sz w:val="28"/>
          <w:szCs w:val="28"/>
          <w:lang w:val="kk-KZ"/>
        </w:rPr>
      </w:pPr>
      <w:r w:rsidRPr="00D145DE">
        <w:rPr>
          <w:sz w:val="28"/>
          <w:szCs w:val="28"/>
          <w:lang w:val="kk-KZ"/>
        </w:rPr>
        <w:t xml:space="preserve">Осы пәнді меңгеру </w:t>
      </w:r>
      <w:r w:rsidRPr="00CF7CCB">
        <w:rPr>
          <w:sz w:val="28"/>
          <w:szCs w:val="28"/>
          <w:lang w:val="kk-KZ"/>
        </w:rPr>
        <w:t>үшін тағам өнімдерін консервілеудің теориялық негіздері пәнінең</w:t>
      </w:r>
      <w:r w:rsidRPr="00B839D5">
        <w:rPr>
          <w:sz w:val="28"/>
          <w:szCs w:val="28"/>
          <w:lang w:val="kk-KZ"/>
        </w:rPr>
        <w:t>алынған білім, дағдылар мен машықтар қажет.</w:t>
      </w:r>
    </w:p>
    <w:p w:rsidR="00F23092" w:rsidRPr="00B839D5" w:rsidRDefault="00F23092" w:rsidP="00D145DE">
      <w:pPr>
        <w:tabs>
          <w:tab w:val="left" w:pos="0"/>
        </w:tabs>
        <w:ind w:firstLine="720"/>
        <w:jc w:val="both"/>
        <w:rPr>
          <w:sz w:val="28"/>
          <w:szCs w:val="28"/>
          <w:lang w:val="kk-KZ"/>
        </w:rPr>
      </w:pPr>
      <w:r w:rsidRPr="00B839D5">
        <w:rPr>
          <w:b/>
          <w:sz w:val="28"/>
          <w:szCs w:val="28"/>
          <w:lang w:val="kk-KZ"/>
        </w:rPr>
        <w:t>Пәнді оқытудағы мақсаты:</w:t>
      </w:r>
      <w:r w:rsidRPr="00B839D5">
        <w:rPr>
          <w:sz w:val="28"/>
          <w:szCs w:val="28"/>
          <w:lang w:val="kk-KZ"/>
        </w:rPr>
        <w:t>Консерві өндірісінде дәстүрлі емес шикізатты және тағамдық қоспаларды қолдана білу үшін студенттерге терең білім беру.</w:t>
      </w:r>
    </w:p>
    <w:p w:rsidR="00F23092" w:rsidRPr="00B839D5" w:rsidRDefault="00F23092" w:rsidP="00D145DE">
      <w:pPr>
        <w:tabs>
          <w:tab w:val="left" w:pos="0"/>
        </w:tabs>
        <w:ind w:firstLine="720"/>
        <w:jc w:val="both"/>
        <w:rPr>
          <w:sz w:val="28"/>
          <w:szCs w:val="28"/>
          <w:lang w:val="kk-KZ"/>
        </w:rPr>
      </w:pPr>
      <w:r w:rsidRPr="00B839D5">
        <w:rPr>
          <w:sz w:val="28"/>
          <w:szCs w:val="28"/>
          <w:lang w:val="kk-KZ"/>
        </w:rPr>
        <w:t>Міндеттері:</w:t>
      </w:r>
    </w:p>
    <w:p w:rsidR="00F23092" w:rsidRPr="00B839D5" w:rsidRDefault="00F23092" w:rsidP="00D145DE">
      <w:pPr>
        <w:tabs>
          <w:tab w:val="left" w:pos="0"/>
        </w:tabs>
        <w:ind w:firstLine="720"/>
        <w:jc w:val="both"/>
        <w:rPr>
          <w:sz w:val="28"/>
          <w:szCs w:val="28"/>
          <w:lang w:val="kk-KZ"/>
        </w:rPr>
      </w:pPr>
      <w:r w:rsidRPr="00B839D5">
        <w:rPr>
          <w:sz w:val="28"/>
          <w:szCs w:val="28"/>
          <w:lang w:val="kk-KZ"/>
        </w:rPr>
        <w:t>-Консерві өндірісінде дәстүрлі емес шикізаттар мен тағамдық қоспаларды қолдану технологиясы бойынша білім мен дағдыларды қалыптастыру.</w:t>
      </w:r>
    </w:p>
    <w:p w:rsidR="00F23092" w:rsidRPr="00B839D5" w:rsidRDefault="00F23092" w:rsidP="00D145DE">
      <w:pPr>
        <w:tabs>
          <w:tab w:val="left" w:pos="0"/>
        </w:tabs>
        <w:ind w:firstLine="720"/>
        <w:jc w:val="both"/>
        <w:rPr>
          <w:sz w:val="28"/>
          <w:szCs w:val="28"/>
          <w:lang w:val="kk-KZ"/>
        </w:rPr>
      </w:pPr>
      <w:r w:rsidRPr="00B839D5">
        <w:rPr>
          <w:sz w:val="28"/>
          <w:szCs w:val="28"/>
          <w:lang w:val="kk-KZ"/>
        </w:rPr>
        <w:t xml:space="preserve">Пәнді оқу барысында білім алушылар: </w:t>
      </w:r>
    </w:p>
    <w:p w:rsidR="00F23092" w:rsidRPr="00B839D5" w:rsidRDefault="00F23092" w:rsidP="00D145DE">
      <w:pPr>
        <w:tabs>
          <w:tab w:val="left" w:pos="0"/>
        </w:tabs>
        <w:ind w:firstLine="720"/>
        <w:jc w:val="both"/>
        <w:rPr>
          <w:b/>
          <w:i/>
          <w:sz w:val="28"/>
          <w:szCs w:val="28"/>
          <w:lang w:val="kk-KZ"/>
        </w:rPr>
      </w:pPr>
      <w:r w:rsidRPr="00B839D5">
        <w:rPr>
          <w:sz w:val="28"/>
          <w:szCs w:val="28"/>
          <w:lang w:val="kk-KZ"/>
        </w:rPr>
        <w:t>- консерві өндірісінде дәстүрлі емес шикізатты және тағамдық қоспалардың түрлері туралы</w:t>
      </w:r>
      <w:r w:rsidRPr="00B839D5">
        <w:rPr>
          <w:b/>
          <w:i/>
          <w:sz w:val="28"/>
          <w:szCs w:val="28"/>
          <w:lang w:val="kk-KZ"/>
        </w:rPr>
        <w:t>білуі керек</w:t>
      </w:r>
      <w:r w:rsidRPr="00B839D5">
        <w:rPr>
          <w:b/>
          <w:sz w:val="28"/>
          <w:szCs w:val="28"/>
          <w:lang w:val="kk-KZ"/>
        </w:rPr>
        <w:t>;</w:t>
      </w:r>
    </w:p>
    <w:p w:rsidR="00F23092" w:rsidRPr="00B839D5" w:rsidRDefault="00F23092" w:rsidP="00D145DE">
      <w:pPr>
        <w:ind w:firstLine="720"/>
        <w:jc w:val="both"/>
        <w:rPr>
          <w:b/>
          <w:i/>
          <w:sz w:val="28"/>
          <w:szCs w:val="28"/>
          <w:lang w:val="kk-KZ"/>
        </w:rPr>
      </w:pPr>
      <w:r w:rsidRPr="00B839D5">
        <w:rPr>
          <w:sz w:val="28"/>
          <w:szCs w:val="28"/>
          <w:lang w:val="kk-KZ"/>
        </w:rPr>
        <w:t xml:space="preserve">- дәстүрлі емес шикізатты және тағамдық қоспаларды қолданудың жалпы қағидаларын </w:t>
      </w:r>
      <w:r w:rsidRPr="00B839D5">
        <w:rPr>
          <w:b/>
          <w:i/>
          <w:sz w:val="28"/>
          <w:szCs w:val="28"/>
          <w:lang w:val="kk-KZ"/>
        </w:rPr>
        <w:t>игеруі керек</w:t>
      </w:r>
      <w:r w:rsidRPr="00B839D5">
        <w:rPr>
          <w:b/>
          <w:sz w:val="28"/>
          <w:szCs w:val="28"/>
          <w:lang w:val="kk-KZ"/>
        </w:rPr>
        <w:t>;</w:t>
      </w:r>
    </w:p>
    <w:p w:rsidR="00F23092" w:rsidRPr="00B839D5" w:rsidRDefault="00F23092" w:rsidP="00D145DE">
      <w:pPr>
        <w:ind w:firstLine="720"/>
        <w:jc w:val="both"/>
        <w:rPr>
          <w:sz w:val="28"/>
          <w:szCs w:val="28"/>
          <w:lang w:val="kk-KZ"/>
        </w:rPr>
      </w:pPr>
      <w:r w:rsidRPr="00B839D5">
        <w:rPr>
          <w:sz w:val="28"/>
          <w:szCs w:val="28"/>
          <w:lang w:val="kk-KZ"/>
        </w:rPr>
        <w:t>- консерві өндірісінде модифицирленген крахмалдарды, соя белоктарын, гидролизаттарды және т.б. қолдану</w:t>
      </w:r>
      <w:r w:rsidRPr="00B839D5">
        <w:rPr>
          <w:b/>
          <w:i/>
          <w:sz w:val="28"/>
          <w:szCs w:val="28"/>
          <w:lang w:val="kk-KZ"/>
        </w:rPr>
        <w:t>дағдысы болуы керек</w:t>
      </w:r>
      <w:r w:rsidRPr="00B839D5">
        <w:rPr>
          <w:b/>
          <w:sz w:val="28"/>
          <w:szCs w:val="28"/>
          <w:lang w:val="kk-KZ"/>
        </w:rPr>
        <w:t>;</w:t>
      </w:r>
    </w:p>
    <w:p w:rsidR="00F23092" w:rsidRPr="00B839D5" w:rsidRDefault="00F23092" w:rsidP="00D145DE">
      <w:pPr>
        <w:ind w:firstLine="720"/>
        <w:jc w:val="both"/>
        <w:rPr>
          <w:i/>
          <w:sz w:val="28"/>
          <w:szCs w:val="28"/>
          <w:lang w:val="kk-KZ"/>
        </w:rPr>
      </w:pPr>
      <w:r w:rsidRPr="00B839D5">
        <w:rPr>
          <w:sz w:val="28"/>
          <w:szCs w:val="28"/>
          <w:lang w:val="kk-KZ"/>
        </w:rPr>
        <w:t xml:space="preserve">- тағамдық қоспаларды гигиеналық реттеу; сыртқы түрін, түсін, дәмін, иісін жақсартатын заттар, әртүрлі консервілерді сақтау мерзімін жоғарлатуды; ББҚ –ғы приобиотиктер </w:t>
      </w:r>
      <w:r w:rsidRPr="00B839D5">
        <w:rPr>
          <w:b/>
          <w:i/>
          <w:sz w:val="28"/>
          <w:szCs w:val="28"/>
          <w:lang w:val="kk-KZ"/>
        </w:rPr>
        <w:t>құзыретті болуы керек.</w:t>
      </w:r>
    </w:p>
    <w:p w:rsidR="00F23092" w:rsidRPr="00B839D5" w:rsidRDefault="00F23092" w:rsidP="00D145DE">
      <w:pPr>
        <w:ind w:firstLine="720"/>
        <w:jc w:val="both"/>
        <w:rPr>
          <w:sz w:val="28"/>
          <w:szCs w:val="28"/>
          <w:lang w:val="kk-KZ"/>
        </w:rPr>
      </w:pPr>
    </w:p>
    <w:p w:rsidR="00F23092" w:rsidRPr="00B839D5" w:rsidRDefault="00F23092" w:rsidP="00190FEB">
      <w:pPr>
        <w:ind w:firstLine="540"/>
        <w:rPr>
          <w:b/>
          <w:sz w:val="28"/>
          <w:szCs w:val="28"/>
          <w:lang w:val="kk-KZ"/>
        </w:rPr>
      </w:pPr>
    </w:p>
    <w:p w:rsidR="00F23092" w:rsidRPr="00B839D5" w:rsidRDefault="00F23092" w:rsidP="00190FEB">
      <w:pPr>
        <w:ind w:firstLine="540"/>
        <w:rPr>
          <w:b/>
          <w:sz w:val="28"/>
          <w:szCs w:val="28"/>
          <w:lang w:val="kk-KZ"/>
        </w:rPr>
      </w:pPr>
    </w:p>
    <w:p w:rsidR="00F23092" w:rsidRPr="00336333" w:rsidRDefault="00F23092" w:rsidP="00190FEB">
      <w:pPr>
        <w:ind w:firstLine="540"/>
        <w:rPr>
          <w:b/>
          <w:sz w:val="28"/>
          <w:szCs w:val="28"/>
          <w:lang w:val="kk-KZ"/>
        </w:rPr>
      </w:pPr>
    </w:p>
    <w:p w:rsidR="00F23092" w:rsidRDefault="00F23092" w:rsidP="00190FEB">
      <w:pPr>
        <w:ind w:firstLine="540"/>
        <w:rPr>
          <w:b/>
          <w:sz w:val="28"/>
          <w:szCs w:val="28"/>
          <w:lang w:val="kk-KZ"/>
        </w:rPr>
      </w:pPr>
    </w:p>
    <w:p w:rsidR="00F23092" w:rsidRDefault="00F23092" w:rsidP="00190FEB">
      <w:pPr>
        <w:ind w:firstLine="540"/>
        <w:rPr>
          <w:b/>
          <w:sz w:val="28"/>
          <w:szCs w:val="28"/>
          <w:lang w:val="kk-KZ"/>
        </w:rPr>
      </w:pPr>
    </w:p>
    <w:p w:rsidR="00F23092" w:rsidRDefault="00F23092" w:rsidP="00190FEB">
      <w:pPr>
        <w:ind w:firstLine="540"/>
        <w:rPr>
          <w:b/>
          <w:sz w:val="28"/>
          <w:szCs w:val="28"/>
          <w:lang w:val="kk-KZ"/>
        </w:rPr>
      </w:pPr>
    </w:p>
    <w:p w:rsidR="00F23092" w:rsidRDefault="00F23092" w:rsidP="00D145DE">
      <w:pPr>
        <w:rPr>
          <w:b/>
          <w:sz w:val="28"/>
          <w:szCs w:val="28"/>
          <w:lang w:val="kk-KZ"/>
        </w:rPr>
      </w:pPr>
    </w:p>
    <w:p w:rsidR="00F23092" w:rsidRDefault="00F23092" w:rsidP="00D145DE">
      <w:pPr>
        <w:rPr>
          <w:b/>
          <w:sz w:val="28"/>
          <w:szCs w:val="28"/>
          <w:lang w:val="kk-KZ"/>
        </w:rPr>
      </w:pPr>
    </w:p>
    <w:p w:rsidR="00F23092" w:rsidRDefault="00F23092" w:rsidP="00D145DE">
      <w:pPr>
        <w:rPr>
          <w:b/>
          <w:sz w:val="28"/>
          <w:szCs w:val="28"/>
          <w:lang w:val="kk-KZ"/>
        </w:rPr>
      </w:pPr>
    </w:p>
    <w:p w:rsidR="00F23092" w:rsidRDefault="00F23092" w:rsidP="00190FEB">
      <w:pPr>
        <w:ind w:firstLine="540"/>
        <w:rPr>
          <w:b/>
          <w:sz w:val="28"/>
          <w:szCs w:val="28"/>
          <w:lang w:val="kk-KZ"/>
        </w:rPr>
      </w:pPr>
    </w:p>
    <w:p w:rsidR="00F23092" w:rsidRDefault="00F23092" w:rsidP="0069052C">
      <w:pPr>
        <w:rPr>
          <w:b/>
          <w:sz w:val="28"/>
          <w:szCs w:val="28"/>
          <w:lang w:val="kk-KZ"/>
        </w:rPr>
      </w:pPr>
    </w:p>
    <w:p w:rsidR="00F23092" w:rsidRPr="00336333" w:rsidRDefault="00F23092" w:rsidP="0069052C">
      <w:pPr>
        <w:rPr>
          <w:b/>
          <w:sz w:val="28"/>
          <w:szCs w:val="28"/>
          <w:lang w:val="kk-KZ"/>
        </w:rPr>
      </w:pPr>
    </w:p>
    <w:p w:rsidR="00F23092" w:rsidRPr="00BC2E97" w:rsidRDefault="00F23092" w:rsidP="0047343B">
      <w:pPr>
        <w:ind w:firstLine="720"/>
        <w:rPr>
          <w:sz w:val="28"/>
          <w:szCs w:val="28"/>
          <w:lang w:val="kk-KZ"/>
        </w:rPr>
      </w:pPr>
      <w:r w:rsidRPr="00336333">
        <w:rPr>
          <w:b/>
          <w:sz w:val="28"/>
          <w:szCs w:val="28"/>
          <w:lang w:val="kk-KZ"/>
        </w:rPr>
        <w:t>2 Пәннің мазмұны</w:t>
      </w:r>
    </w:p>
    <w:p w:rsidR="00F23092" w:rsidRPr="00720B84" w:rsidRDefault="00F23092" w:rsidP="00720B84">
      <w:pPr>
        <w:ind w:firstLine="720"/>
        <w:jc w:val="both"/>
        <w:rPr>
          <w:bCs/>
          <w:sz w:val="28"/>
          <w:szCs w:val="28"/>
          <w:lang w:val="kk-KZ"/>
        </w:rPr>
      </w:pPr>
    </w:p>
    <w:p w:rsidR="00F23092" w:rsidRPr="00720B84" w:rsidRDefault="00F23092" w:rsidP="00720B84">
      <w:pPr>
        <w:ind w:firstLine="720"/>
        <w:jc w:val="both"/>
        <w:rPr>
          <w:b/>
          <w:iCs/>
          <w:noProof/>
          <w:sz w:val="28"/>
          <w:szCs w:val="28"/>
          <w:lang w:val="kk-KZ"/>
        </w:rPr>
      </w:pPr>
      <w:r w:rsidRPr="00720B84">
        <w:rPr>
          <w:b/>
          <w:iCs/>
          <w:noProof/>
          <w:sz w:val="28"/>
          <w:szCs w:val="28"/>
          <w:lang w:val="kk-KZ"/>
        </w:rPr>
        <w:t xml:space="preserve">1 Модуль. </w:t>
      </w:r>
      <w:r w:rsidRPr="00720B84">
        <w:rPr>
          <w:b/>
          <w:color w:val="000000"/>
          <w:sz w:val="28"/>
          <w:szCs w:val="28"/>
          <w:lang w:val="kk-KZ"/>
        </w:rPr>
        <w:t>Тағам концентранттарды өндіру үшін негізгі шикізаты және консервленген өнімдер үшін өсімдік шикізаты</w:t>
      </w:r>
    </w:p>
    <w:p w:rsidR="00F23092" w:rsidRPr="00720B84" w:rsidRDefault="00F23092" w:rsidP="00720B84">
      <w:pPr>
        <w:ind w:firstLine="720"/>
        <w:jc w:val="both"/>
        <w:rPr>
          <w:b/>
          <w:iCs/>
          <w:noProof/>
          <w:sz w:val="28"/>
          <w:szCs w:val="28"/>
          <w:lang w:val="kk-KZ"/>
        </w:rPr>
      </w:pPr>
      <w:r w:rsidRPr="00720B84">
        <w:rPr>
          <w:b/>
          <w:iCs/>
          <w:noProof/>
          <w:sz w:val="28"/>
          <w:szCs w:val="28"/>
          <w:lang w:val="kk-KZ"/>
        </w:rPr>
        <w:t xml:space="preserve">1.1. </w:t>
      </w:r>
      <w:r w:rsidRPr="00720B84">
        <w:rPr>
          <w:b/>
          <w:color w:val="000000"/>
          <w:sz w:val="28"/>
          <w:szCs w:val="28"/>
          <w:lang w:val="kk-KZ"/>
        </w:rPr>
        <w:t>Тағам концентранттарды өндіру үшін негізгі шикізаты және консервленген өнімдер үшін өсімдік шикізаты</w:t>
      </w:r>
    </w:p>
    <w:p w:rsidR="00F23092" w:rsidRPr="00720B84" w:rsidRDefault="00F23092" w:rsidP="00720B84">
      <w:pPr>
        <w:ind w:firstLine="720"/>
        <w:jc w:val="both"/>
        <w:rPr>
          <w:b/>
          <w:iCs/>
          <w:noProof/>
          <w:sz w:val="28"/>
          <w:szCs w:val="28"/>
          <w:lang w:val="kk-KZ"/>
        </w:rPr>
      </w:pPr>
      <w:r w:rsidRPr="00720B84">
        <w:rPr>
          <w:color w:val="000000"/>
          <w:sz w:val="28"/>
          <w:szCs w:val="28"/>
          <w:lang w:val="kk-KZ"/>
        </w:rPr>
        <w:t>Тағамдық органикалық қышқылдар өндірісі. Дәмдеуіштер, бояғыш заттарЖелімтекті затДәстүрлі емес шикізат түрлері Көкөніс шикізатқа қойылатын  технологиялық талаптар, Көк бұршақтан, сәбіздең, қызылшадаң және т.б. шиказаттан консервлерді өндіру</w:t>
      </w:r>
    </w:p>
    <w:p w:rsidR="00F23092" w:rsidRPr="00720B84" w:rsidRDefault="00F23092" w:rsidP="00720B84">
      <w:pPr>
        <w:ind w:firstLine="720"/>
        <w:jc w:val="both"/>
        <w:rPr>
          <w:b/>
          <w:iCs/>
          <w:noProof/>
          <w:sz w:val="28"/>
          <w:szCs w:val="28"/>
          <w:lang w:val="kk-KZ"/>
        </w:rPr>
      </w:pPr>
    </w:p>
    <w:p w:rsidR="00F23092" w:rsidRPr="00720B84" w:rsidRDefault="00F23092" w:rsidP="00720B84">
      <w:pPr>
        <w:ind w:firstLine="720"/>
        <w:jc w:val="both"/>
        <w:rPr>
          <w:b/>
          <w:iCs/>
          <w:noProof/>
          <w:sz w:val="28"/>
          <w:szCs w:val="28"/>
          <w:lang w:val="kk-KZ"/>
        </w:rPr>
      </w:pPr>
      <w:r w:rsidRPr="00720B84">
        <w:rPr>
          <w:b/>
          <w:iCs/>
          <w:noProof/>
          <w:sz w:val="28"/>
          <w:szCs w:val="28"/>
          <w:lang w:val="kk-KZ"/>
        </w:rPr>
        <w:t xml:space="preserve">1.2 </w:t>
      </w:r>
      <w:r w:rsidRPr="00720B84">
        <w:rPr>
          <w:b/>
          <w:color w:val="000000"/>
          <w:sz w:val="28"/>
          <w:szCs w:val="28"/>
          <w:lang w:val="kk-KZ"/>
        </w:rPr>
        <w:t>Консервленген өнім үшін ыдыс пен қосалқы материалдар</w:t>
      </w:r>
    </w:p>
    <w:p w:rsidR="00F23092" w:rsidRPr="00720B84" w:rsidRDefault="00F23092" w:rsidP="00720B84">
      <w:pPr>
        <w:ind w:firstLine="720"/>
        <w:jc w:val="both"/>
        <w:rPr>
          <w:b/>
          <w:iCs/>
          <w:noProof/>
          <w:sz w:val="28"/>
          <w:szCs w:val="28"/>
          <w:lang w:val="kk-KZ"/>
        </w:rPr>
      </w:pPr>
      <w:r w:rsidRPr="00720B84">
        <w:rPr>
          <w:color w:val="000000"/>
          <w:sz w:val="28"/>
          <w:szCs w:val="28"/>
          <w:lang w:val="kk-KZ"/>
        </w:rPr>
        <w:t>Тамақ өнімдерінің негізгі құрамдық заттары және олардың адам тамақтануындағы маңызы. Ағзадағы энергияның тапшылығы. Тамақ рационының құрылысы. Тамақтың жеке құрамдас бөліктерінің физиологиялық маңызы Консервілеу кезінде пайдаланылатын қосымша өнімдер. Шикізаттың сапасына қойылатын талаптар.</w:t>
      </w:r>
    </w:p>
    <w:p w:rsidR="00F23092" w:rsidRPr="00720B84" w:rsidRDefault="00F23092" w:rsidP="00720B84">
      <w:pPr>
        <w:ind w:firstLine="720"/>
        <w:jc w:val="both"/>
        <w:rPr>
          <w:b/>
          <w:iCs/>
          <w:noProof/>
          <w:sz w:val="28"/>
          <w:szCs w:val="28"/>
          <w:lang w:val="kk-KZ"/>
        </w:rPr>
      </w:pPr>
    </w:p>
    <w:p w:rsidR="00F23092" w:rsidRPr="00720B84" w:rsidRDefault="00F23092" w:rsidP="00720B84">
      <w:pPr>
        <w:ind w:firstLine="720"/>
        <w:jc w:val="both"/>
        <w:rPr>
          <w:b/>
          <w:iCs/>
          <w:noProof/>
          <w:sz w:val="28"/>
          <w:szCs w:val="28"/>
          <w:lang w:val="kk-KZ"/>
        </w:rPr>
      </w:pPr>
      <w:r w:rsidRPr="00720B84">
        <w:rPr>
          <w:b/>
          <w:iCs/>
          <w:noProof/>
          <w:sz w:val="28"/>
          <w:szCs w:val="28"/>
          <w:lang w:val="kk-KZ"/>
        </w:rPr>
        <w:t xml:space="preserve">2 Модуль. </w:t>
      </w:r>
      <w:r w:rsidRPr="00720B84">
        <w:rPr>
          <w:b/>
          <w:color w:val="000000"/>
          <w:sz w:val="28"/>
          <w:szCs w:val="28"/>
          <w:lang w:val="kk-KZ"/>
        </w:rPr>
        <w:t>Эмульгаторлар мен өсімдік майтұрақтандырғыштардың, қант пен тұздың, татымдар мне судың сипаттамалары</w:t>
      </w:r>
    </w:p>
    <w:p w:rsidR="00F23092" w:rsidRPr="00720B84" w:rsidRDefault="00F23092" w:rsidP="00720B84">
      <w:pPr>
        <w:ind w:firstLine="720"/>
        <w:jc w:val="both"/>
        <w:rPr>
          <w:b/>
          <w:iCs/>
          <w:noProof/>
          <w:sz w:val="28"/>
          <w:szCs w:val="28"/>
          <w:lang w:val="kk-KZ"/>
        </w:rPr>
      </w:pPr>
      <w:r w:rsidRPr="00720B84">
        <w:rPr>
          <w:b/>
          <w:iCs/>
          <w:noProof/>
          <w:sz w:val="28"/>
          <w:szCs w:val="28"/>
          <w:lang w:val="kk-KZ"/>
        </w:rPr>
        <w:t xml:space="preserve">2.1 </w:t>
      </w:r>
      <w:r w:rsidRPr="00720B84">
        <w:rPr>
          <w:b/>
          <w:color w:val="000000"/>
          <w:sz w:val="28"/>
          <w:szCs w:val="28"/>
          <w:lang w:val="kk-KZ"/>
        </w:rPr>
        <w:t>Эмульгаторлар мен өсімдік майтұрақтандырғыштардың, қант пен тұздың, татымдар мне судың сипаттамалары</w:t>
      </w:r>
    </w:p>
    <w:p w:rsidR="00F23092" w:rsidRPr="00720B84" w:rsidRDefault="00F23092" w:rsidP="00720B84">
      <w:pPr>
        <w:ind w:firstLine="720"/>
        <w:jc w:val="both"/>
        <w:rPr>
          <w:sz w:val="28"/>
          <w:szCs w:val="28"/>
          <w:lang w:val="kk-KZ"/>
        </w:rPr>
      </w:pPr>
      <w:r w:rsidRPr="00720B84">
        <w:rPr>
          <w:color w:val="000000"/>
          <w:sz w:val="28"/>
          <w:szCs w:val="28"/>
          <w:lang w:val="kk-KZ"/>
        </w:rPr>
        <w:t>Суды дайындау тәсілдері, судың құрамы, консерві өндірісінде суға қойылатын талаптарТабиғи көкөніс консервлер өндірудің қазіргі ағымды линиялардың сипаттамасы Дайын өнімге стандарттары. Мүмкін болатын кемшілік түрлері, олардың пайда болу себептері және жою жолдарын зерттеу. Концентраттардың дәмің жақсартатың тағам қоспалар, жеміс-жидектің экстракты сипаттамасы. Сұлы, арпа, бидай. Жүгері, шикі кофе, цикорий, кептірілген көкөністер, макарон өнімдері, ұн, бұршақ, жармалардың сипаттамасы.</w:t>
      </w:r>
    </w:p>
    <w:p w:rsidR="00F23092" w:rsidRPr="00720B84" w:rsidRDefault="00F23092" w:rsidP="00720B84">
      <w:pPr>
        <w:jc w:val="both"/>
        <w:rPr>
          <w:b/>
          <w:iCs/>
          <w:noProof/>
          <w:sz w:val="28"/>
          <w:szCs w:val="28"/>
          <w:lang w:val="kk-KZ"/>
        </w:rPr>
      </w:pPr>
    </w:p>
    <w:p w:rsidR="00F23092" w:rsidRPr="00720B84" w:rsidRDefault="00F23092" w:rsidP="00720B84">
      <w:pPr>
        <w:ind w:firstLine="720"/>
        <w:jc w:val="both"/>
        <w:rPr>
          <w:b/>
          <w:color w:val="000000"/>
          <w:sz w:val="28"/>
          <w:szCs w:val="28"/>
          <w:lang w:val="kk-KZ"/>
        </w:rPr>
      </w:pPr>
      <w:r w:rsidRPr="00720B84">
        <w:rPr>
          <w:b/>
          <w:iCs/>
          <w:noProof/>
          <w:sz w:val="28"/>
          <w:szCs w:val="28"/>
          <w:lang w:val="kk-KZ"/>
        </w:rPr>
        <w:t xml:space="preserve">2.2 </w:t>
      </w:r>
      <w:r w:rsidRPr="00720B84">
        <w:rPr>
          <w:b/>
          <w:color w:val="000000"/>
          <w:sz w:val="28"/>
          <w:szCs w:val="28"/>
          <w:lang w:val="kk-KZ"/>
        </w:rPr>
        <w:t>Жеміс-көкөніс шикізатын және тамырлы жемістерді консервілеудің теориялық негіздері</w:t>
      </w:r>
    </w:p>
    <w:p w:rsidR="00F23092" w:rsidRPr="00720B84" w:rsidRDefault="00F23092" w:rsidP="00720B84">
      <w:pPr>
        <w:ind w:firstLine="720"/>
        <w:jc w:val="both"/>
        <w:rPr>
          <w:b/>
          <w:sz w:val="28"/>
          <w:szCs w:val="28"/>
          <w:lang w:val="kk-KZ"/>
        </w:rPr>
      </w:pPr>
      <w:r w:rsidRPr="00720B84">
        <w:rPr>
          <w:color w:val="000000"/>
          <w:sz w:val="28"/>
          <w:szCs w:val="28"/>
          <w:lang w:val="kk-KZ"/>
        </w:rPr>
        <w:t>Көкөніс шикізатқа қойылатын  технологиялық талаптар, Көк бұршақтан, сәбіздең, қызылшадаң және т.б. шиказаттан консервлерді өндіру. Табиғи көкөніс консервлердің технологиясы. Сипаттамасы, ассортименті, тағамдылық құндылығы Мұздатылған тамырлы жемістер, жемістер мен көкөністерді дайындау технологиясы Жеміс-көкөніс шикізатын кептіру.</w:t>
      </w:r>
    </w:p>
    <w:p w:rsidR="00F23092" w:rsidRPr="00720B84" w:rsidRDefault="00F23092" w:rsidP="00720B84">
      <w:pPr>
        <w:jc w:val="both"/>
        <w:rPr>
          <w:b/>
          <w:iCs/>
          <w:noProof/>
          <w:sz w:val="28"/>
          <w:szCs w:val="28"/>
          <w:lang w:val="kk-KZ"/>
        </w:rPr>
      </w:pPr>
    </w:p>
    <w:p w:rsidR="00F23092" w:rsidRPr="00720B84" w:rsidRDefault="00F23092" w:rsidP="00720B84">
      <w:pPr>
        <w:ind w:firstLine="720"/>
        <w:jc w:val="both"/>
        <w:rPr>
          <w:b/>
          <w:iCs/>
          <w:noProof/>
          <w:sz w:val="28"/>
          <w:szCs w:val="28"/>
          <w:lang w:val="kk-KZ"/>
        </w:rPr>
      </w:pPr>
      <w:r w:rsidRPr="00720B84">
        <w:rPr>
          <w:b/>
          <w:iCs/>
          <w:noProof/>
          <w:sz w:val="28"/>
          <w:szCs w:val="28"/>
          <w:lang w:val="kk-KZ"/>
        </w:rPr>
        <w:t xml:space="preserve">3 Модуль. </w:t>
      </w:r>
      <w:r w:rsidRPr="00720B84">
        <w:rPr>
          <w:b/>
          <w:color w:val="000000"/>
          <w:sz w:val="28"/>
          <w:szCs w:val="28"/>
          <w:lang w:val="kk-KZ"/>
        </w:rPr>
        <w:t>Ет консервілердің өндіру технологиясы</w:t>
      </w:r>
    </w:p>
    <w:p w:rsidR="00F23092" w:rsidRPr="00720B84" w:rsidRDefault="00F23092" w:rsidP="00720B84">
      <w:pPr>
        <w:ind w:firstLine="720"/>
        <w:jc w:val="both"/>
        <w:rPr>
          <w:b/>
          <w:iCs/>
          <w:noProof/>
          <w:sz w:val="28"/>
          <w:szCs w:val="28"/>
          <w:lang w:val="kk-KZ"/>
        </w:rPr>
      </w:pPr>
      <w:r w:rsidRPr="00720B84">
        <w:rPr>
          <w:color w:val="000000"/>
          <w:sz w:val="28"/>
          <w:szCs w:val="28"/>
          <w:lang w:val="kk-KZ"/>
        </w:rPr>
        <w:t>Консервілер өндіру үшін етке қойылатын талаптар. Ет шикізаттың еріту мен сақтау тәсілдері. Ет және өсімдіктердіконсервілердің негізгі түрлерің өндіру ерекшеліктері. Ет консервілерді сақтау және маркалау, Орау.</w:t>
      </w:r>
    </w:p>
    <w:p w:rsidR="00F23092" w:rsidRPr="00720B84" w:rsidRDefault="00F23092" w:rsidP="00720B84">
      <w:pPr>
        <w:ind w:firstLine="720"/>
        <w:jc w:val="both"/>
        <w:rPr>
          <w:b/>
          <w:iCs/>
          <w:noProof/>
          <w:sz w:val="28"/>
          <w:szCs w:val="28"/>
          <w:lang w:val="kk-KZ"/>
        </w:rPr>
      </w:pPr>
    </w:p>
    <w:p w:rsidR="00F23092" w:rsidRPr="00336333" w:rsidRDefault="00F23092" w:rsidP="006B0BCA">
      <w:pPr>
        <w:jc w:val="both"/>
        <w:rPr>
          <w:iCs/>
          <w:noProof/>
          <w:sz w:val="28"/>
          <w:szCs w:val="28"/>
          <w:lang w:val="kk-KZ"/>
        </w:rPr>
      </w:pPr>
    </w:p>
    <w:p w:rsidR="00F23092" w:rsidRPr="00336333" w:rsidRDefault="00F23092" w:rsidP="00F030A2">
      <w:pPr>
        <w:ind w:firstLine="720"/>
        <w:jc w:val="both"/>
        <w:rPr>
          <w:sz w:val="28"/>
          <w:szCs w:val="28"/>
          <w:lang w:val="kk-KZ"/>
        </w:rPr>
      </w:pPr>
      <w:r w:rsidRPr="00336333">
        <w:rPr>
          <w:b/>
          <w:sz w:val="28"/>
          <w:szCs w:val="28"/>
          <w:lang w:val="kk-KZ"/>
        </w:rPr>
        <w:t>3 Ұсынылатын әдебиеттер тізімі</w:t>
      </w:r>
    </w:p>
    <w:p w:rsidR="00F23092" w:rsidRPr="00336333" w:rsidRDefault="00F23092" w:rsidP="00F030A2">
      <w:pPr>
        <w:pStyle w:val="BodyText2"/>
        <w:spacing w:after="0" w:line="240" w:lineRule="auto"/>
        <w:ind w:firstLine="720"/>
        <w:jc w:val="both"/>
        <w:rPr>
          <w:sz w:val="28"/>
          <w:szCs w:val="28"/>
          <w:lang w:val="kk-KZ"/>
        </w:rPr>
      </w:pPr>
    </w:p>
    <w:p w:rsidR="00F23092" w:rsidRPr="00475BA2" w:rsidRDefault="00F23092" w:rsidP="00475B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F23092" w:rsidRPr="00475BA2" w:rsidRDefault="00F23092" w:rsidP="00475BA2">
      <w:pPr>
        <w:pStyle w:val="BodyText"/>
        <w:spacing w:after="0"/>
        <w:ind w:firstLine="720"/>
        <w:jc w:val="both"/>
        <w:rPr>
          <w:sz w:val="28"/>
          <w:szCs w:val="28"/>
          <w:lang w:val="kk-KZ"/>
        </w:rPr>
      </w:pPr>
      <w:r w:rsidRPr="00475BA2">
        <w:rPr>
          <w:sz w:val="28"/>
          <w:szCs w:val="28"/>
        </w:rPr>
        <w:t xml:space="preserve">1. Технология консервирования плодов, мяса, рыбы (Под.ред. Б. Л. Флауменбаума) М.: Колос. </w:t>
      </w:r>
      <w:r w:rsidRPr="00475BA2">
        <w:rPr>
          <w:sz w:val="28"/>
          <w:szCs w:val="28"/>
          <w:lang w:val="kk-KZ"/>
        </w:rPr>
        <w:t>2001</w:t>
      </w:r>
      <w:r w:rsidRPr="00475BA2">
        <w:rPr>
          <w:sz w:val="28"/>
          <w:szCs w:val="28"/>
        </w:rPr>
        <w:t xml:space="preserve"> - 320 с.</w:t>
      </w:r>
    </w:p>
    <w:p w:rsidR="00F23092" w:rsidRPr="00475BA2" w:rsidRDefault="00F23092" w:rsidP="00475BA2">
      <w:pPr>
        <w:pStyle w:val="BodyText"/>
        <w:spacing w:after="0"/>
        <w:ind w:firstLine="720"/>
        <w:jc w:val="both"/>
        <w:rPr>
          <w:sz w:val="28"/>
          <w:szCs w:val="28"/>
          <w:lang w:val="kk-KZ"/>
        </w:rPr>
      </w:pPr>
      <w:r w:rsidRPr="00475BA2">
        <w:rPr>
          <w:sz w:val="28"/>
          <w:szCs w:val="28"/>
        </w:rPr>
        <w:t>2. Загибалов А. Ф., Зверьков А. С. и др. Технология консервирования плодов и овощей и контроль качеству продукции  - М.: Агропромиздат.</w:t>
      </w:r>
      <w:r w:rsidRPr="00475BA2">
        <w:rPr>
          <w:sz w:val="28"/>
          <w:szCs w:val="28"/>
          <w:lang w:val="kk-KZ"/>
        </w:rPr>
        <w:t>1999</w:t>
      </w:r>
      <w:r w:rsidRPr="00475BA2">
        <w:rPr>
          <w:sz w:val="28"/>
          <w:szCs w:val="28"/>
        </w:rPr>
        <w:t xml:space="preserve"> - 351 с.</w:t>
      </w:r>
    </w:p>
    <w:p w:rsidR="00F23092" w:rsidRPr="00475BA2" w:rsidRDefault="00F23092" w:rsidP="00475BA2">
      <w:pPr>
        <w:pStyle w:val="BodyText"/>
        <w:spacing w:after="0"/>
        <w:ind w:firstLine="720"/>
        <w:jc w:val="both"/>
        <w:rPr>
          <w:sz w:val="28"/>
          <w:szCs w:val="28"/>
          <w:lang w:val="kk-KZ"/>
        </w:rPr>
      </w:pPr>
      <w:r w:rsidRPr="00475BA2">
        <w:rPr>
          <w:sz w:val="28"/>
          <w:szCs w:val="28"/>
        </w:rPr>
        <w:t>3. Сборник технологических инструкций по  производству </w:t>
      </w:r>
      <w:r w:rsidRPr="00475BA2">
        <w:rPr>
          <w:caps/>
          <w:sz w:val="28"/>
          <w:szCs w:val="28"/>
          <w:lang w:val="en-US"/>
        </w:rPr>
        <w:t>KOHC</w:t>
      </w:r>
      <w:r w:rsidRPr="00475BA2">
        <w:rPr>
          <w:caps/>
          <w:sz w:val="28"/>
          <w:szCs w:val="28"/>
        </w:rPr>
        <w:t>ЕР</w:t>
      </w:r>
      <w:r w:rsidRPr="00475BA2">
        <w:rPr>
          <w:caps/>
          <w:sz w:val="28"/>
          <w:szCs w:val="28"/>
          <w:lang w:val="en-US"/>
        </w:rPr>
        <w:t>BOB </w:t>
      </w:r>
      <w:r w:rsidRPr="00475BA2">
        <w:rPr>
          <w:sz w:val="28"/>
          <w:szCs w:val="28"/>
        </w:rPr>
        <w:t>т. 1, 2 (части 1, 2). 1992</w:t>
      </w:r>
    </w:p>
    <w:p w:rsidR="00F23092" w:rsidRPr="00475BA2" w:rsidRDefault="00F23092" w:rsidP="00475BA2">
      <w:pPr>
        <w:pStyle w:val="BodyText"/>
        <w:spacing w:after="0"/>
        <w:ind w:firstLine="720"/>
        <w:jc w:val="both"/>
        <w:rPr>
          <w:sz w:val="28"/>
          <w:szCs w:val="28"/>
          <w:lang w:val="kk-KZ"/>
        </w:rPr>
      </w:pPr>
      <w:r w:rsidRPr="00475BA2">
        <w:rPr>
          <w:sz w:val="28"/>
          <w:szCs w:val="28"/>
        </w:rPr>
        <w:t xml:space="preserve">4. Марх А. Т., Зыкина Т. Ф., Голубев В. Н. Технологический контроль консервного производства - М.: Агропромиздат. </w:t>
      </w:r>
      <w:r w:rsidRPr="00475BA2">
        <w:rPr>
          <w:sz w:val="28"/>
          <w:szCs w:val="28"/>
          <w:lang w:val="kk-KZ"/>
        </w:rPr>
        <w:t>2005</w:t>
      </w:r>
      <w:r w:rsidRPr="00475BA2">
        <w:rPr>
          <w:sz w:val="28"/>
          <w:szCs w:val="28"/>
        </w:rPr>
        <w:t>- 304 с,</w:t>
      </w:r>
    </w:p>
    <w:p w:rsidR="00F23092" w:rsidRPr="00475BA2" w:rsidRDefault="00F23092" w:rsidP="00475BA2">
      <w:pPr>
        <w:pStyle w:val="BodyText"/>
        <w:spacing w:after="0"/>
        <w:ind w:firstLine="720"/>
        <w:jc w:val="both"/>
        <w:rPr>
          <w:sz w:val="28"/>
          <w:szCs w:val="28"/>
          <w:lang w:val="kk-KZ"/>
        </w:rPr>
      </w:pPr>
      <w:r w:rsidRPr="00475BA2">
        <w:rPr>
          <w:sz w:val="28"/>
          <w:szCs w:val="28"/>
        </w:rPr>
        <w:t>5. Фан-Юнг А, Ф, Проектирование консервных заводов - М.:Пищевая промышленность</w:t>
      </w:r>
      <w:r w:rsidRPr="00475BA2">
        <w:rPr>
          <w:sz w:val="28"/>
          <w:szCs w:val="28"/>
          <w:lang w:val="kk-KZ"/>
        </w:rPr>
        <w:t>2000</w:t>
      </w:r>
      <w:r w:rsidRPr="00475BA2">
        <w:rPr>
          <w:sz w:val="28"/>
          <w:szCs w:val="28"/>
        </w:rPr>
        <w:t xml:space="preserve"> -308, с.</w:t>
      </w:r>
    </w:p>
    <w:p w:rsidR="00F23092" w:rsidRPr="00475BA2" w:rsidRDefault="00F23092" w:rsidP="00475BA2">
      <w:pPr>
        <w:pStyle w:val="BodyText"/>
        <w:spacing w:after="0"/>
        <w:ind w:firstLine="720"/>
        <w:jc w:val="both"/>
        <w:rPr>
          <w:color w:val="000000"/>
          <w:spacing w:val="-2"/>
          <w:sz w:val="28"/>
          <w:szCs w:val="28"/>
          <w:lang w:val="kk-KZ"/>
        </w:rPr>
      </w:pPr>
      <w:r w:rsidRPr="00475BA2">
        <w:rPr>
          <w:sz w:val="28"/>
          <w:szCs w:val="28"/>
        </w:rPr>
        <w:t xml:space="preserve"> 6.    Справочник   технолога   плодоовощного   консервногопроизводства / Под.ред. В. И Рогачева - М.: Легкая н пищеваяпромышленность. </w:t>
      </w:r>
      <w:r w:rsidRPr="00475BA2">
        <w:rPr>
          <w:sz w:val="28"/>
          <w:szCs w:val="28"/>
          <w:lang w:val="kk-KZ"/>
        </w:rPr>
        <w:t>2000</w:t>
      </w:r>
      <w:r w:rsidRPr="00475BA2">
        <w:rPr>
          <w:sz w:val="28"/>
          <w:szCs w:val="28"/>
        </w:rPr>
        <w:t>- 408 с.</w:t>
      </w:r>
    </w:p>
    <w:p w:rsidR="00F23092" w:rsidRPr="00336333" w:rsidRDefault="00F23092"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F23092" w:rsidRPr="00E746DF" w:rsidRDefault="00F23092" w:rsidP="00E746DF">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E746DF">
        <w:rPr>
          <w:sz w:val="28"/>
          <w:szCs w:val="28"/>
        </w:rPr>
        <w:t>7. Самсонова А, Н., Ушева В, Б. Фруктовые и овощные соки. -М.:Агропромиздат</w:t>
      </w:r>
      <w:r w:rsidRPr="00E746DF">
        <w:rPr>
          <w:sz w:val="28"/>
          <w:szCs w:val="28"/>
          <w:lang w:val="kk-KZ"/>
        </w:rPr>
        <w:t>2008</w:t>
      </w:r>
      <w:r w:rsidRPr="00E746DF">
        <w:rPr>
          <w:sz w:val="28"/>
          <w:szCs w:val="28"/>
        </w:rPr>
        <w:t xml:space="preserve"> -287 с.</w:t>
      </w:r>
    </w:p>
    <w:p w:rsidR="00F23092" w:rsidRPr="00E746DF" w:rsidRDefault="00F23092" w:rsidP="00E746DF">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E746DF">
        <w:rPr>
          <w:sz w:val="28"/>
          <w:szCs w:val="28"/>
        </w:rPr>
        <w:t>8. Флауменбаум Б. Л. и др. Основы консервирования пищевых продуктов - М.: Агропромиздат, </w:t>
      </w:r>
      <w:r w:rsidRPr="00E746DF">
        <w:rPr>
          <w:sz w:val="28"/>
          <w:szCs w:val="28"/>
          <w:lang w:val="kk-KZ"/>
        </w:rPr>
        <w:t>1999</w:t>
      </w:r>
      <w:r w:rsidRPr="00E746DF">
        <w:rPr>
          <w:sz w:val="28"/>
          <w:szCs w:val="28"/>
        </w:rPr>
        <w:t xml:space="preserve"> - 494 с.</w:t>
      </w:r>
    </w:p>
    <w:p w:rsidR="00F23092" w:rsidRDefault="00F23092"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F23092" w:rsidRPr="00E746DF" w:rsidRDefault="00F23092"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F23092" w:rsidRPr="00475BA2" w:rsidRDefault="00F23092" w:rsidP="00475BA2">
      <w:pPr>
        <w:ind w:firstLine="720"/>
        <w:jc w:val="both"/>
        <w:rPr>
          <w:b/>
          <w:sz w:val="28"/>
          <w:szCs w:val="28"/>
          <w:lang w:val="kk-KZ"/>
        </w:rPr>
      </w:pPr>
      <w:r w:rsidRPr="00336333">
        <w:rPr>
          <w:b/>
          <w:sz w:val="28"/>
          <w:szCs w:val="28"/>
          <w:lang w:val="kk-KZ"/>
        </w:rPr>
        <w:t>4 Қосымша</w:t>
      </w:r>
    </w:p>
    <w:p w:rsidR="00F23092" w:rsidRPr="00336333" w:rsidRDefault="00F23092"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297BC1">
      <w:pPr>
        <w:ind w:firstLine="720"/>
        <w:jc w:val="both"/>
        <w:rPr>
          <w:sz w:val="28"/>
          <w:szCs w:val="28"/>
          <w:lang w:val="kk-KZ"/>
        </w:rPr>
      </w:pPr>
    </w:p>
    <w:p w:rsidR="00F23092" w:rsidRDefault="00F23092" w:rsidP="00BC5A62">
      <w:pPr>
        <w:jc w:val="both"/>
        <w:rPr>
          <w:sz w:val="28"/>
          <w:szCs w:val="28"/>
          <w:lang w:val="kk-KZ"/>
        </w:rPr>
      </w:pPr>
    </w:p>
    <w:p w:rsidR="00F23092" w:rsidRDefault="00F23092" w:rsidP="00BC5A62">
      <w:pPr>
        <w:jc w:val="both"/>
        <w:rPr>
          <w:sz w:val="28"/>
          <w:szCs w:val="28"/>
          <w:lang w:val="kk-KZ"/>
        </w:rPr>
      </w:pPr>
    </w:p>
    <w:p w:rsidR="00F23092" w:rsidRDefault="00F23092" w:rsidP="00BC5A62">
      <w:pPr>
        <w:jc w:val="both"/>
        <w:rPr>
          <w:sz w:val="28"/>
          <w:szCs w:val="28"/>
          <w:lang w:val="kk-KZ"/>
        </w:rPr>
      </w:pPr>
      <w:bookmarkStart w:id="0" w:name="_GoBack"/>
      <w:bookmarkEnd w:id="0"/>
    </w:p>
    <w:sectPr w:rsidR="00F23092"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092" w:rsidRDefault="00F23092">
      <w:r>
        <w:separator/>
      </w:r>
    </w:p>
  </w:endnote>
  <w:endnote w:type="continuationSeparator" w:id="1">
    <w:p w:rsidR="00F23092" w:rsidRDefault="00F230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MS Mincho">
    <w:altName w:val="?l?r ??Ѓ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092" w:rsidRDefault="00F23092"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3092" w:rsidRDefault="00F230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092" w:rsidRPr="00BC5A62" w:rsidRDefault="00F23092" w:rsidP="00DE35E4">
    <w:pPr>
      <w:pStyle w:val="Footer"/>
      <w:framePr w:wrap="around" w:vAnchor="text" w:hAnchor="margin" w:xAlign="center" w:y="1"/>
      <w:rPr>
        <w:rStyle w:val="PageNumber"/>
        <w:lang w:val="kk-KZ"/>
      </w:rPr>
    </w:pPr>
  </w:p>
  <w:p w:rsidR="00F23092" w:rsidRDefault="00F230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092" w:rsidRDefault="00F23092">
      <w:r>
        <w:separator/>
      </w:r>
    </w:p>
  </w:footnote>
  <w:footnote w:type="continuationSeparator" w:id="1">
    <w:p w:rsidR="00F23092" w:rsidRDefault="00F230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15FC"/>
    <w:rsid w:val="00035F07"/>
    <w:rsid w:val="0005175A"/>
    <w:rsid w:val="00060385"/>
    <w:rsid w:val="0006370D"/>
    <w:rsid w:val="00067CCC"/>
    <w:rsid w:val="000730DC"/>
    <w:rsid w:val="00076CAA"/>
    <w:rsid w:val="00076EA9"/>
    <w:rsid w:val="00085527"/>
    <w:rsid w:val="00090B79"/>
    <w:rsid w:val="00093446"/>
    <w:rsid w:val="000A01B4"/>
    <w:rsid w:val="000A38AE"/>
    <w:rsid w:val="000A5131"/>
    <w:rsid w:val="000B034B"/>
    <w:rsid w:val="000B0951"/>
    <w:rsid w:val="000B29C6"/>
    <w:rsid w:val="000D1499"/>
    <w:rsid w:val="000D244F"/>
    <w:rsid w:val="000D6848"/>
    <w:rsid w:val="000E484E"/>
    <w:rsid w:val="000F28EE"/>
    <w:rsid w:val="000F3699"/>
    <w:rsid w:val="000F5B74"/>
    <w:rsid w:val="000F7031"/>
    <w:rsid w:val="000F788B"/>
    <w:rsid w:val="00111C73"/>
    <w:rsid w:val="00130D36"/>
    <w:rsid w:val="001443A6"/>
    <w:rsid w:val="00152C00"/>
    <w:rsid w:val="00156278"/>
    <w:rsid w:val="00156CEA"/>
    <w:rsid w:val="0017005E"/>
    <w:rsid w:val="0018383D"/>
    <w:rsid w:val="00190FEB"/>
    <w:rsid w:val="00195EEC"/>
    <w:rsid w:val="001A2EBF"/>
    <w:rsid w:val="001A5D02"/>
    <w:rsid w:val="001B607C"/>
    <w:rsid w:val="001C0B80"/>
    <w:rsid w:val="001C0E01"/>
    <w:rsid w:val="001C55C5"/>
    <w:rsid w:val="001D14D9"/>
    <w:rsid w:val="001D79E3"/>
    <w:rsid w:val="001F14B2"/>
    <w:rsid w:val="001F64FD"/>
    <w:rsid w:val="00201059"/>
    <w:rsid w:val="002046A2"/>
    <w:rsid w:val="00213C4C"/>
    <w:rsid w:val="0021690B"/>
    <w:rsid w:val="002204B7"/>
    <w:rsid w:val="002273FC"/>
    <w:rsid w:val="00233976"/>
    <w:rsid w:val="00264A75"/>
    <w:rsid w:val="00264E2F"/>
    <w:rsid w:val="002726C9"/>
    <w:rsid w:val="002742DF"/>
    <w:rsid w:val="00274E86"/>
    <w:rsid w:val="00284A19"/>
    <w:rsid w:val="002931B9"/>
    <w:rsid w:val="00294525"/>
    <w:rsid w:val="00296730"/>
    <w:rsid w:val="00297BC1"/>
    <w:rsid w:val="002A2E28"/>
    <w:rsid w:val="002A396A"/>
    <w:rsid w:val="002B3544"/>
    <w:rsid w:val="002B41D3"/>
    <w:rsid w:val="002C0774"/>
    <w:rsid w:val="002C2B9C"/>
    <w:rsid w:val="002D01E2"/>
    <w:rsid w:val="002D47FA"/>
    <w:rsid w:val="002F3C92"/>
    <w:rsid w:val="002F749E"/>
    <w:rsid w:val="00314093"/>
    <w:rsid w:val="0031784D"/>
    <w:rsid w:val="0032389B"/>
    <w:rsid w:val="003256BE"/>
    <w:rsid w:val="00333F64"/>
    <w:rsid w:val="00335574"/>
    <w:rsid w:val="00336333"/>
    <w:rsid w:val="003403DE"/>
    <w:rsid w:val="003724C7"/>
    <w:rsid w:val="00372A72"/>
    <w:rsid w:val="003939D0"/>
    <w:rsid w:val="00396120"/>
    <w:rsid w:val="003A373D"/>
    <w:rsid w:val="003A63BC"/>
    <w:rsid w:val="003B4EE4"/>
    <w:rsid w:val="003C1219"/>
    <w:rsid w:val="003D1D22"/>
    <w:rsid w:val="003D25F7"/>
    <w:rsid w:val="003D3203"/>
    <w:rsid w:val="003D4636"/>
    <w:rsid w:val="003E12E6"/>
    <w:rsid w:val="003E6060"/>
    <w:rsid w:val="003F6E72"/>
    <w:rsid w:val="00404928"/>
    <w:rsid w:val="00404E81"/>
    <w:rsid w:val="004128E4"/>
    <w:rsid w:val="0044081C"/>
    <w:rsid w:val="00441362"/>
    <w:rsid w:val="00452C97"/>
    <w:rsid w:val="00455C98"/>
    <w:rsid w:val="00464B63"/>
    <w:rsid w:val="00465F99"/>
    <w:rsid w:val="00466B0B"/>
    <w:rsid w:val="0047055A"/>
    <w:rsid w:val="0047343B"/>
    <w:rsid w:val="00475BA2"/>
    <w:rsid w:val="0048400E"/>
    <w:rsid w:val="00490D69"/>
    <w:rsid w:val="0049342E"/>
    <w:rsid w:val="004967B2"/>
    <w:rsid w:val="004A29C4"/>
    <w:rsid w:val="004A462D"/>
    <w:rsid w:val="004A6658"/>
    <w:rsid w:val="004B0FC3"/>
    <w:rsid w:val="004C2445"/>
    <w:rsid w:val="004C7C77"/>
    <w:rsid w:val="004D0E5C"/>
    <w:rsid w:val="004D534B"/>
    <w:rsid w:val="004E0409"/>
    <w:rsid w:val="004E0D93"/>
    <w:rsid w:val="004E452A"/>
    <w:rsid w:val="004F07A4"/>
    <w:rsid w:val="00500172"/>
    <w:rsid w:val="00501C2C"/>
    <w:rsid w:val="00501CD4"/>
    <w:rsid w:val="00513945"/>
    <w:rsid w:val="00522AE7"/>
    <w:rsid w:val="00534499"/>
    <w:rsid w:val="00555C28"/>
    <w:rsid w:val="00557069"/>
    <w:rsid w:val="00565E8C"/>
    <w:rsid w:val="0057068F"/>
    <w:rsid w:val="005751CE"/>
    <w:rsid w:val="00576FCF"/>
    <w:rsid w:val="0057798C"/>
    <w:rsid w:val="005804DD"/>
    <w:rsid w:val="00580A29"/>
    <w:rsid w:val="00584910"/>
    <w:rsid w:val="00586998"/>
    <w:rsid w:val="005A7033"/>
    <w:rsid w:val="005B11D0"/>
    <w:rsid w:val="005B3131"/>
    <w:rsid w:val="005B600E"/>
    <w:rsid w:val="005C1D06"/>
    <w:rsid w:val="005C384F"/>
    <w:rsid w:val="005D1A8C"/>
    <w:rsid w:val="005D32D7"/>
    <w:rsid w:val="00601704"/>
    <w:rsid w:val="00604AD6"/>
    <w:rsid w:val="006149C0"/>
    <w:rsid w:val="00620421"/>
    <w:rsid w:val="00620748"/>
    <w:rsid w:val="00627E59"/>
    <w:rsid w:val="00630A61"/>
    <w:rsid w:val="006339B0"/>
    <w:rsid w:val="00640C89"/>
    <w:rsid w:val="0064446F"/>
    <w:rsid w:val="00650712"/>
    <w:rsid w:val="006527B7"/>
    <w:rsid w:val="00653F8E"/>
    <w:rsid w:val="00656FB7"/>
    <w:rsid w:val="006625DC"/>
    <w:rsid w:val="00672CEC"/>
    <w:rsid w:val="0067623C"/>
    <w:rsid w:val="0069052C"/>
    <w:rsid w:val="00695C3E"/>
    <w:rsid w:val="006A739A"/>
    <w:rsid w:val="006B0BCA"/>
    <w:rsid w:val="006B7472"/>
    <w:rsid w:val="006C3AC5"/>
    <w:rsid w:val="006C75A4"/>
    <w:rsid w:val="006E3630"/>
    <w:rsid w:val="006F308D"/>
    <w:rsid w:val="006F643A"/>
    <w:rsid w:val="006F67CD"/>
    <w:rsid w:val="006F7B5E"/>
    <w:rsid w:val="0070314B"/>
    <w:rsid w:val="007058CD"/>
    <w:rsid w:val="00720B84"/>
    <w:rsid w:val="00725A68"/>
    <w:rsid w:val="00732BAB"/>
    <w:rsid w:val="007430AB"/>
    <w:rsid w:val="007471AB"/>
    <w:rsid w:val="00757FEF"/>
    <w:rsid w:val="00765718"/>
    <w:rsid w:val="00770E55"/>
    <w:rsid w:val="007771EE"/>
    <w:rsid w:val="00785B5C"/>
    <w:rsid w:val="00791814"/>
    <w:rsid w:val="00794264"/>
    <w:rsid w:val="007A368F"/>
    <w:rsid w:val="007A4C00"/>
    <w:rsid w:val="007B14F6"/>
    <w:rsid w:val="007B3B81"/>
    <w:rsid w:val="007C3251"/>
    <w:rsid w:val="007C425C"/>
    <w:rsid w:val="007D0168"/>
    <w:rsid w:val="007D0BC5"/>
    <w:rsid w:val="007D4C29"/>
    <w:rsid w:val="007E31F2"/>
    <w:rsid w:val="007E79CE"/>
    <w:rsid w:val="007F3ADB"/>
    <w:rsid w:val="007F7BBF"/>
    <w:rsid w:val="00800941"/>
    <w:rsid w:val="00802173"/>
    <w:rsid w:val="008072D6"/>
    <w:rsid w:val="00813446"/>
    <w:rsid w:val="00815A39"/>
    <w:rsid w:val="008212F4"/>
    <w:rsid w:val="00854870"/>
    <w:rsid w:val="008579CF"/>
    <w:rsid w:val="0086372B"/>
    <w:rsid w:val="00877183"/>
    <w:rsid w:val="0088391D"/>
    <w:rsid w:val="008864DB"/>
    <w:rsid w:val="00886A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58D9"/>
    <w:rsid w:val="00925D23"/>
    <w:rsid w:val="009263A6"/>
    <w:rsid w:val="00932141"/>
    <w:rsid w:val="00932B00"/>
    <w:rsid w:val="009340EE"/>
    <w:rsid w:val="00947FE2"/>
    <w:rsid w:val="00960081"/>
    <w:rsid w:val="009668CC"/>
    <w:rsid w:val="00966BD1"/>
    <w:rsid w:val="00974186"/>
    <w:rsid w:val="00992EE4"/>
    <w:rsid w:val="00995E74"/>
    <w:rsid w:val="009B5C2D"/>
    <w:rsid w:val="009D0AF6"/>
    <w:rsid w:val="009D241E"/>
    <w:rsid w:val="009D6EB5"/>
    <w:rsid w:val="009E0E89"/>
    <w:rsid w:val="009F4DFB"/>
    <w:rsid w:val="00A057B8"/>
    <w:rsid w:val="00A201AF"/>
    <w:rsid w:val="00A36314"/>
    <w:rsid w:val="00A52467"/>
    <w:rsid w:val="00A72039"/>
    <w:rsid w:val="00A7330A"/>
    <w:rsid w:val="00A74A66"/>
    <w:rsid w:val="00A80960"/>
    <w:rsid w:val="00A920E9"/>
    <w:rsid w:val="00A925D8"/>
    <w:rsid w:val="00AA2272"/>
    <w:rsid w:val="00AA453B"/>
    <w:rsid w:val="00AB230B"/>
    <w:rsid w:val="00AB6E78"/>
    <w:rsid w:val="00AC148D"/>
    <w:rsid w:val="00AC1F2B"/>
    <w:rsid w:val="00AD17C8"/>
    <w:rsid w:val="00AD4BE4"/>
    <w:rsid w:val="00AD5BFC"/>
    <w:rsid w:val="00AF7301"/>
    <w:rsid w:val="00AF7A41"/>
    <w:rsid w:val="00B20551"/>
    <w:rsid w:val="00B21CD0"/>
    <w:rsid w:val="00B310F3"/>
    <w:rsid w:val="00B31641"/>
    <w:rsid w:val="00B35209"/>
    <w:rsid w:val="00B36148"/>
    <w:rsid w:val="00B40E26"/>
    <w:rsid w:val="00B6057F"/>
    <w:rsid w:val="00B62323"/>
    <w:rsid w:val="00B6316C"/>
    <w:rsid w:val="00B70078"/>
    <w:rsid w:val="00B717D4"/>
    <w:rsid w:val="00B71953"/>
    <w:rsid w:val="00B75EEB"/>
    <w:rsid w:val="00B80BB3"/>
    <w:rsid w:val="00B827B8"/>
    <w:rsid w:val="00B839D5"/>
    <w:rsid w:val="00B90693"/>
    <w:rsid w:val="00B91D18"/>
    <w:rsid w:val="00B91E9B"/>
    <w:rsid w:val="00B96CA5"/>
    <w:rsid w:val="00B97236"/>
    <w:rsid w:val="00B979EB"/>
    <w:rsid w:val="00BA386C"/>
    <w:rsid w:val="00BB3131"/>
    <w:rsid w:val="00BB3390"/>
    <w:rsid w:val="00BC0E72"/>
    <w:rsid w:val="00BC2E97"/>
    <w:rsid w:val="00BC41CC"/>
    <w:rsid w:val="00BC5A62"/>
    <w:rsid w:val="00BD5973"/>
    <w:rsid w:val="00BD6C82"/>
    <w:rsid w:val="00BE321C"/>
    <w:rsid w:val="00BE6CC8"/>
    <w:rsid w:val="00BF0DA5"/>
    <w:rsid w:val="00C00774"/>
    <w:rsid w:val="00C058ED"/>
    <w:rsid w:val="00C13AC6"/>
    <w:rsid w:val="00C16146"/>
    <w:rsid w:val="00C201A6"/>
    <w:rsid w:val="00C3163F"/>
    <w:rsid w:val="00C31748"/>
    <w:rsid w:val="00C37317"/>
    <w:rsid w:val="00C40FC4"/>
    <w:rsid w:val="00C41AFC"/>
    <w:rsid w:val="00C42350"/>
    <w:rsid w:val="00C42FC9"/>
    <w:rsid w:val="00C646E3"/>
    <w:rsid w:val="00C70565"/>
    <w:rsid w:val="00C7227C"/>
    <w:rsid w:val="00C73F25"/>
    <w:rsid w:val="00C7445F"/>
    <w:rsid w:val="00CB4E89"/>
    <w:rsid w:val="00CC0184"/>
    <w:rsid w:val="00CC5933"/>
    <w:rsid w:val="00CC6F80"/>
    <w:rsid w:val="00CD05BF"/>
    <w:rsid w:val="00CD0FD7"/>
    <w:rsid w:val="00CD35F1"/>
    <w:rsid w:val="00CE09D1"/>
    <w:rsid w:val="00CE5025"/>
    <w:rsid w:val="00CE6013"/>
    <w:rsid w:val="00CF2B0E"/>
    <w:rsid w:val="00CF353D"/>
    <w:rsid w:val="00CF7CCB"/>
    <w:rsid w:val="00D06DE9"/>
    <w:rsid w:val="00D126DB"/>
    <w:rsid w:val="00D145DE"/>
    <w:rsid w:val="00D161F2"/>
    <w:rsid w:val="00D33BF6"/>
    <w:rsid w:val="00D34BDE"/>
    <w:rsid w:val="00D35232"/>
    <w:rsid w:val="00D45BE5"/>
    <w:rsid w:val="00D53322"/>
    <w:rsid w:val="00D55F5C"/>
    <w:rsid w:val="00D85535"/>
    <w:rsid w:val="00D928B9"/>
    <w:rsid w:val="00DA085C"/>
    <w:rsid w:val="00DA1815"/>
    <w:rsid w:val="00DA7F21"/>
    <w:rsid w:val="00DB22DA"/>
    <w:rsid w:val="00DC50FB"/>
    <w:rsid w:val="00DD2AE0"/>
    <w:rsid w:val="00DE35E4"/>
    <w:rsid w:val="00DE6930"/>
    <w:rsid w:val="00DF4DE8"/>
    <w:rsid w:val="00DF6177"/>
    <w:rsid w:val="00E21318"/>
    <w:rsid w:val="00E25925"/>
    <w:rsid w:val="00E278CD"/>
    <w:rsid w:val="00E34F1D"/>
    <w:rsid w:val="00E375AB"/>
    <w:rsid w:val="00E4730B"/>
    <w:rsid w:val="00E473DF"/>
    <w:rsid w:val="00E47F04"/>
    <w:rsid w:val="00E51900"/>
    <w:rsid w:val="00E522B0"/>
    <w:rsid w:val="00E5325B"/>
    <w:rsid w:val="00E53825"/>
    <w:rsid w:val="00E54280"/>
    <w:rsid w:val="00E557E5"/>
    <w:rsid w:val="00E56A23"/>
    <w:rsid w:val="00E6047A"/>
    <w:rsid w:val="00E746DF"/>
    <w:rsid w:val="00E751B8"/>
    <w:rsid w:val="00E77F45"/>
    <w:rsid w:val="00E878AC"/>
    <w:rsid w:val="00E87B46"/>
    <w:rsid w:val="00E941F1"/>
    <w:rsid w:val="00E95359"/>
    <w:rsid w:val="00E959B1"/>
    <w:rsid w:val="00EA5283"/>
    <w:rsid w:val="00EA79E8"/>
    <w:rsid w:val="00EB0A55"/>
    <w:rsid w:val="00EB7897"/>
    <w:rsid w:val="00EC6910"/>
    <w:rsid w:val="00ED3FCF"/>
    <w:rsid w:val="00EE09CC"/>
    <w:rsid w:val="00EF4D7F"/>
    <w:rsid w:val="00F030A2"/>
    <w:rsid w:val="00F0334A"/>
    <w:rsid w:val="00F05301"/>
    <w:rsid w:val="00F21ACB"/>
    <w:rsid w:val="00F23092"/>
    <w:rsid w:val="00F23BC9"/>
    <w:rsid w:val="00F33BFE"/>
    <w:rsid w:val="00F34C92"/>
    <w:rsid w:val="00F35042"/>
    <w:rsid w:val="00F52F7C"/>
    <w:rsid w:val="00F53E53"/>
    <w:rsid w:val="00F55551"/>
    <w:rsid w:val="00F56B8D"/>
    <w:rsid w:val="00F625FB"/>
    <w:rsid w:val="00F65823"/>
    <w:rsid w:val="00F66460"/>
    <w:rsid w:val="00F67335"/>
    <w:rsid w:val="00F72BD1"/>
    <w:rsid w:val="00F72E21"/>
    <w:rsid w:val="00F75698"/>
    <w:rsid w:val="00F76EE0"/>
    <w:rsid w:val="00F802E2"/>
    <w:rsid w:val="00F8042F"/>
    <w:rsid w:val="00F80C10"/>
    <w:rsid w:val="00F81FD7"/>
    <w:rsid w:val="00F82033"/>
    <w:rsid w:val="00F85874"/>
    <w:rsid w:val="00F8623D"/>
    <w:rsid w:val="00F869BB"/>
    <w:rsid w:val="00F903FC"/>
    <w:rsid w:val="00F95DC7"/>
    <w:rsid w:val="00F963A3"/>
    <w:rsid w:val="00FA01D0"/>
    <w:rsid w:val="00FA046D"/>
    <w:rsid w:val="00FA5B2C"/>
    <w:rsid w:val="00FA7E70"/>
    <w:rsid w:val="00FB10C4"/>
    <w:rsid w:val="00FB13D1"/>
    <w:rsid w:val="00FC3578"/>
    <w:rsid w:val="00FC6FB4"/>
    <w:rsid w:val="00FD18F4"/>
    <w:rsid w:val="00FD1ECC"/>
    <w:rsid w:val="00FE2F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2F"/>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 w:type="paragraph" w:styleId="ListParagraph">
    <w:name w:val="List Paragraph"/>
    <w:basedOn w:val="Normal"/>
    <w:uiPriority w:val="99"/>
    <w:qFormat/>
    <w:rsid w:val="00656FB7"/>
    <w:pPr>
      <w:ind w:left="720"/>
      <w:contextualSpacing/>
    </w:pPr>
  </w:style>
</w:styles>
</file>

<file path=word/webSettings.xml><?xml version="1.0" encoding="utf-8"?>
<w:webSettings xmlns:r="http://schemas.openxmlformats.org/officeDocument/2006/relationships" xmlns:w="http://schemas.openxmlformats.org/wordprocessingml/2006/main">
  <w:divs>
    <w:div w:id="1868566997">
      <w:marLeft w:val="0"/>
      <w:marRight w:val="0"/>
      <w:marTop w:val="0"/>
      <w:marBottom w:val="0"/>
      <w:divBdr>
        <w:top w:val="none" w:sz="0" w:space="0" w:color="auto"/>
        <w:left w:val="none" w:sz="0" w:space="0" w:color="auto"/>
        <w:bottom w:val="none" w:sz="0" w:space="0" w:color="auto"/>
        <w:right w:val="none" w:sz="0" w:space="0" w:color="auto"/>
      </w:divBdr>
    </w:div>
    <w:div w:id="1868566998">
      <w:marLeft w:val="0"/>
      <w:marRight w:val="0"/>
      <w:marTop w:val="0"/>
      <w:marBottom w:val="0"/>
      <w:divBdr>
        <w:top w:val="none" w:sz="0" w:space="0" w:color="auto"/>
        <w:left w:val="none" w:sz="0" w:space="0" w:color="auto"/>
        <w:bottom w:val="none" w:sz="0" w:space="0" w:color="auto"/>
        <w:right w:val="none" w:sz="0" w:space="0" w:color="auto"/>
      </w:divBdr>
    </w:div>
    <w:div w:id="1868566999">
      <w:marLeft w:val="0"/>
      <w:marRight w:val="0"/>
      <w:marTop w:val="0"/>
      <w:marBottom w:val="0"/>
      <w:divBdr>
        <w:top w:val="none" w:sz="0" w:space="0" w:color="auto"/>
        <w:left w:val="none" w:sz="0" w:space="0" w:color="auto"/>
        <w:bottom w:val="none" w:sz="0" w:space="0" w:color="auto"/>
        <w:right w:val="none" w:sz="0" w:space="0" w:color="auto"/>
      </w:divBdr>
    </w:div>
    <w:div w:id="1868567000">
      <w:marLeft w:val="0"/>
      <w:marRight w:val="0"/>
      <w:marTop w:val="0"/>
      <w:marBottom w:val="0"/>
      <w:divBdr>
        <w:top w:val="none" w:sz="0" w:space="0" w:color="auto"/>
        <w:left w:val="none" w:sz="0" w:space="0" w:color="auto"/>
        <w:bottom w:val="none" w:sz="0" w:space="0" w:color="auto"/>
        <w:right w:val="none" w:sz="0" w:space="0" w:color="auto"/>
      </w:divBdr>
    </w:div>
    <w:div w:id="1868567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569</TotalTime>
  <Pages>5</Pages>
  <Words>934</Words>
  <Characters>5328</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66</cp:revision>
  <cp:lastPrinted>2017-09-21T06:06:00Z</cp:lastPrinted>
  <dcterms:created xsi:type="dcterms:W3CDTF">2018-09-16T16:17:00Z</dcterms:created>
  <dcterms:modified xsi:type="dcterms:W3CDTF">2018-10-31T07:17:00Z</dcterms:modified>
</cp:coreProperties>
</file>